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453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F1299D" w:rsidRPr="00765CD7" w:rsidTr="008977E2">
        <w:trPr>
          <w:trHeight w:hRule="exact" w:val="1701"/>
        </w:trPr>
        <w:tc>
          <w:tcPr>
            <w:tcW w:w="9210" w:type="dxa"/>
          </w:tcPr>
          <w:sdt>
            <w:sdtPr>
              <w:rPr>
                <w:rFonts w:ascii="Arial" w:hAnsi="Arial" w:cs="Arial"/>
                <w:lang w:val="en-US"/>
              </w:rPr>
              <w:alias w:val="Empfänger"/>
              <w:tag w:val="Empfänger"/>
              <w:id w:val="-1857570971"/>
              <w:placeholder>
                <w:docPart w:val="C3F9DA758A5D4C8F892950E4CE2A70F5"/>
              </w:placeholder>
            </w:sdtPr>
            <w:sdtEndPr/>
            <w:sdtContent>
              <w:p w:rsidR="00DD04A5" w:rsidRPr="00D242DE" w:rsidRDefault="00DD04A5" w:rsidP="00DD04A5">
                <w:pPr>
                  <w:rPr>
                    <w:rFonts w:ascii="Arial" w:hAnsi="Arial" w:cs="Arial"/>
                    <w:lang w:val="en-US"/>
                  </w:rPr>
                </w:pPr>
                <w:r w:rsidRPr="00D242DE">
                  <w:rPr>
                    <w:rFonts w:ascii="Arial" w:hAnsi="Arial" w:cs="Arial"/>
                    <w:lang w:val="en-US"/>
                  </w:rPr>
                  <w:t>European Telecommunication Standardization Institute (ETSI)</w:t>
                </w:r>
              </w:p>
              <w:p w:rsidR="00F1299D" w:rsidRPr="00CD249B" w:rsidRDefault="00DD04A5" w:rsidP="00DD04A5">
                <w:pPr>
                  <w:rPr>
                    <w:lang w:val="en-GB"/>
                  </w:rPr>
                </w:pPr>
                <w:r w:rsidRPr="00D242DE">
                  <w:rPr>
                    <w:rFonts w:ascii="Arial" w:hAnsi="Arial" w:cs="Arial"/>
                    <w:lang w:val="en-US"/>
                  </w:rPr>
                  <w:t xml:space="preserve">To: Mr. Adrian </w:t>
                </w:r>
                <w:proofErr w:type="spellStart"/>
                <w:r w:rsidRPr="00D242DE">
                  <w:rPr>
                    <w:rFonts w:ascii="Arial" w:hAnsi="Arial" w:cs="Arial"/>
                    <w:lang w:val="en-US"/>
                  </w:rPr>
                  <w:t>Scrace</w:t>
                </w:r>
                <w:proofErr w:type="spellEnd"/>
                <w:r w:rsidRPr="00D242DE">
                  <w:rPr>
                    <w:rFonts w:ascii="Arial" w:hAnsi="Arial" w:cs="Arial"/>
                    <w:lang w:val="en-US"/>
                  </w:rPr>
                  <w:t>, CTO</w:t>
                </w:r>
                <w:r w:rsidRPr="00D242DE">
                  <w:rPr>
                    <w:rFonts w:ascii="Arial" w:hAnsi="Arial" w:cs="Arial"/>
                    <w:lang w:val="en-US"/>
                  </w:rPr>
                  <w:br/>
                  <w:t>06921 Sophia-Antipolis CEDEX</w:t>
                </w:r>
                <w:r w:rsidRPr="00D242DE">
                  <w:rPr>
                    <w:rFonts w:ascii="Arial" w:hAnsi="Arial" w:cs="Arial"/>
                    <w:lang w:val="en-US"/>
                  </w:rPr>
                  <w:br/>
                  <w:t>FRANCE</w:t>
                </w:r>
                <w:r w:rsidR="00CD249B" w:rsidRPr="00AC3A86">
                  <w:rPr>
                    <w:rFonts w:ascii="Arial" w:hAnsi="Arial" w:cs="Arial"/>
                    <w:lang w:val="en-US"/>
                  </w:rPr>
                  <w:t xml:space="preserve"> </w:t>
                </w:r>
              </w:p>
            </w:sdtContent>
          </w:sdt>
        </w:tc>
      </w:tr>
    </w:tbl>
    <w:p w:rsidR="005A008D" w:rsidRPr="00CD249B" w:rsidRDefault="005A008D" w:rsidP="005A008D">
      <w:pPr>
        <w:pStyle w:val="Empfnger"/>
        <w:rPr>
          <w:lang w:val="en-GB"/>
        </w:rPr>
      </w:pPr>
    </w:p>
    <w:sdt>
      <w:sdtPr>
        <w:alias w:val="Datum"/>
        <w:tag w:val="Datum"/>
        <w:id w:val="-1176950097"/>
        <w:lock w:val="sdtLocked"/>
        <w:placeholder>
          <w:docPart w:val="70AEC1700C9A41248E3957B97F18ACFB"/>
        </w:placeholder>
        <w:date w:fullDate="2018-10-01T00:00:00Z">
          <w:dateFormat w:val="d MMMM yyyy"/>
          <w:lid w:val="en-GB"/>
          <w:storeMappedDataAs w:val="dateTime"/>
          <w:calendar w:val="gregorian"/>
        </w:date>
      </w:sdtPr>
      <w:sdtEndPr/>
      <w:sdtContent>
        <w:p w:rsidR="005A008D" w:rsidRPr="00EB00D7" w:rsidRDefault="00DD04A5" w:rsidP="005A008D">
          <w:pPr>
            <w:pStyle w:val="Datum"/>
            <w:rPr>
              <w:lang w:val="en-US"/>
            </w:rPr>
          </w:pPr>
          <w:r>
            <w:rPr>
              <w:lang w:val="en-GB"/>
            </w:rPr>
            <w:t>1 October 2018</w:t>
          </w:r>
        </w:p>
      </w:sdtContent>
    </w:sdt>
    <w:sdt>
      <w:sdtPr>
        <w:rPr>
          <w:lang w:val="en-US"/>
        </w:rPr>
        <w:alias w:val="Kürzel"/>
        <w:tag w:val="Kürzel"/>
        <w:id w:val="-1214575815"/>
        <w:lock w:val="sdtLocked"/>
        <w:placeholder>
          <w:docPart w:val="0E93D1CD414C4D59A8F77A08DDEDB7FB"/>
        </w:placeholder>
        <w:text/>
      </w:sdtPr>
      <w:sdtEndPr/>
      <w:sdtContent>
        <w:p w:rsidR="005A008D" w:rsidRPr="00EB00D7" w:rsidRDefault="00EB00D7" w:rsidP="005A008D">
          <w:pPr>
            <w:pStyle w:val="Datum"/>
            <w:rPr>
              <w:lang w:val="en-US"/>
            </w:rPr>
          </w:pPr>
          <w:r>
            <w:rPr>
              <w:lang w:val="en-US"/>
            </w:rPr>
            <w:t>GK</w:t>
          </w:r>
        </w:p>
      </w:sdtContent>
    </w:sdt>
    <w:p w:rsidR="005A008D" w:rsidRPr="00EB00D7" w:rsidRDefault="005A008D" w:rsidP="005A008D">
      <w:pPr>
        <w:pStyle w:val="Betreff"/>
        <w:rPr>
          <w:lang w:val="en-US"/>
        </w:rPr>
      </w:pPr>
    </w:p>
    <w:p w:rsidR="00FE5E17" w:rsidRPr="001D3790" w:rsidRDefault="002A0147" w:rsidP="004519BE">
      <w:pPr>
        <w:pStyle w:val="Betreff"/>
        <w:rPr>
          <w:lang w:val="en-US"/>
        </w:rPr>
      </w:pPr>
      <w:sdt>
        <w:sdtPr>
          <w:rPr>
            <w:rFonts w:cs="Arial"/>
            <w:lang w:val="en-US"/>
          </w:rPr>
          <w:alias w:val="Betreff"/>
          <w:tag w:val="Betreff"/>
          <w:id w:val="1190033202"/>
          <w:lock w:val="sdtLocked"/>
          <w:placeholder>
            <w:docPart w:val="785FAD8BD4634AED958E61A552784D48"/>
          </w:placeholder>
          <w:text w:multiLine="1"/>
        </w:sdtPr>
        <w:sdtEndPr/>
        <w:sdtContent>
          <w:r w:rsidR="001D3790" w:rsidRPr="001D3790">
            <w:rPr>
              <w:rFonts w:cs="Arial"/>
              <w:lang w:val="en-US"/>
            </w:rPr>
            <w:t>Application for a 3GPP Market Representation Partner</w:t>
          </w:r>
          <w:r w:rsidR="001D3790" w:rsidRPr="001D3790">
            <w:rPr>
              <w:rFonts w:cs="Arial"/>
              <w:lang w:val="en-US"/>
            </w:rPr>
            <w:br/>
            <w:t xml:space="preserve">ZVEI - German Electrical and Electronic Manufacturers´ Association e. V. and </w:t>
          </w:r>
          <w:r w:rsidR="001D3790" w:rsidRPr="001D3790">
            <w:rPr>
              <w:rFonts w:cs="Arial"/>
              <w:lang w:val="en-US"/>
            </w:rPr>
            <w:br/>
            <w:t>its ZVEI-Working Party “5G-ACIA”</w:t>
          </w:r>
        </w:sdtContent>
      </w:sdt>
    </w:p>
    <w:p w:rsidR="00CD249B" w:rsidRPr="001D3790" w:rsidRDefault="00CD249B" w:rsidP="00CD249B">
      <w:pPr>
        <w:pStyle w:val="Listenabsatz"/>
        <w:ind w:left="360"/>
        <w:rPr>
          <w:rFonts w:ascii="Arial" w:hAnsi="Arial" w:cs="Arial"/>
          <w:color w:val="005869"/>
        </w:rPr>
      </w:pPr>
    </w:p>
    <w:p w:rsidR="00CD249B" w:rsidRPr="00CD249B" w:rsidRDefault="00CD249B" w:rsidP="004D2D94">
      <w:pPr>
        <w:pStyle w:val="Listenabsatz"/>
        <w:ind w:left="0"/>
        <w:rPr>
          <w:rFonts w:ascii="Arial" w:hAnsi="Arial" w:cs="Arial"/>
        </w:rPr>
      </w:pPr>
      <w:r w:rsidRPr="00CD249B">
        <w:rPr>
          <w:rFonts w:ascii="Arial" w:hAnsi="Arial" w:cs="Arial"/>
        </w:rPr>
        <w:t>Dear Mr</w:t>
      </w:r>
      <w:r w:rsidR="00E76F9B">
        <w:rPr>
          <w:rFonts w:ascii="Arial" w:hAnsi="Arial" w:cs="Arial"/>
        </w:rPr>
        <w:t>.</w:t>
      </w:r>
      <w:r w:rsidRPr="00CD249B">
        <w:rPr>
          <w:rFonts w:ascii="Arial" w:hAnsi="Arial" w:cs="Arial"/>
        </w:rPr>
        <w:t xml:space="preserve"> </w:t>
      </w:r>
      <w:proofErr w:type="spellStart"/>
      <w:r w:rsidR="00DD04A5">
        <w:rPr>
          <w:rFonts w:ascii="Arial" w:hAnsi="Arial" w:cs="Arial"/>
        </w:rPr>
        <w:t>Scrace</w:t>
      </w:r>
      <w:proofErr w:type="spellEnd"/>
      <w:r w:rsidR="00DD04A5">
        <w:rPr>
          <w:rFonts w:ascii="Arial" w:hAnsi="Arial" w:cs="Arial"/>
        </w:rPr>
        <w:t>,</w:t>
      </w:r>
    </w:p>
    <w:p w:rsidR="00CD249B" w:rsidRDefault="00CD249B" w:rsidP="004D2D94">
      <w:pPr>
        <w:pStyle w:val="Listenabsatz"/>
        <w:ind w:left="0"/>
        <w:jc w:val="both"/>
        <w:rPr>
          <w:rFonts w:ascii="Arial" w:hAnsi="Arial" w:cs="Arial"/>
        </w:rPr>
      </w:pPr>
      <w:r w:rsidRPr="00CD249B">
        <w:rPr>
          <w:rFonts w:ascii="Arial" w:hAnsi="Arial" w:cs="Arial"/>
        </w:rPr>
        <w:br/>
      </w:r>
      <w:r w:rsidR="00AC3A86" w:rsidRPr="00AC3A86">
        <w:rPr>
          <w:rFonts w:ascii="Arial" w:hAnsi="Arial" w:cs="Arial"/>
        </w:rPr>
        <w:t>The</w:t>
      </w:r>
      <w:r w:rsidR="00DF3923">
        <w:rPr>
          <w:rFonts w:ascii="Arial" w:hAnsi="Arial" w:cs="Arial"/>
        </w:rPr>
        <w:t xml:space="preserve"> German</w:t>
      </w:r>
      <w:r w:rsidR="00AC3A86" w:rsidRPr="00AC3A86">
        <w:rPr>
          <w:rFonts w:ascii="Arial" w:hAnsi="Arial" w:cs="Arial"/>
        </w:rPr>
        <w:t xml:space="preserve"> </w:t>
      </w:r>
      <w:r w:rsidR="00DF3923">
        <w:rPr>
          <w:rFonts w:ascii="Arial" w:hAnsi="Arial" w:cs="Arial"/>
        </w:rPr>
        <w:t>E</w:t>
      </w:r>
      <w:r w:rsidR="00AC3A86" w:rsidRPr="00AC3A86">
        <w:rPr>
          <w:rFonts w:ascii="Arial" w:hAnsi="Arial" w:cs="Arial"/>
        </w:rPr>
        <w:t xml:space="preserve">lectrical and </w:t>
      </w:r>
      <w:r w:rsidR="00DF3923">
        <w:rPr>
          <w:rFonts w:ascii="Arial" w:hAnsi="Arial" w:cs="Arial"/>
        </w:rPr>
        <w:t>E</w:t>
      </w:r>
      <w:r w:rsidR="00AC3A86" w:rsidRPr="00AC3A86">
        <w:rPr>
          <w:rFonts w:ascii="Arial" w:hAnsi="Arial" w:cs="Arial"/>
        </w:rPr>
        <w:t xml:space="preserve">lectronic </w:t>
      </w:r>
      <w:r w:rsidR="00DF3923">
        <w:rPr>
          <w:rFonts w:ascii="Arial" w:hAnsi="Arial" w:cs="Arial"/>
        </w:rPr>
        <w:t>Manufacturers´ Association</w:t>
      </w:r>
      <w:r w:rsidR="00AC3A86" w:rsidRPr="00AC3A86">
        <w:rPr>
          <w:rFonts w:ascii="Arial" w:hAnsi="Arial" w:cs="Arial"/>
        </w:rPr>
        <w:t xml:space="preserve"> </w:t>
      </w:r>
      <w:r w:rsidR="00DF3923">
        <w:rPr>
          <w:rFonts w:ascii="Arial" w:hAnsi="Arial" w:cs="Arial"/>
        </w:rPr>
        <w:t>(</w:t>
      </w:r>
      <w:r w:rsidR="00AC3A86" w:rsidRPr="00AC3A86">
        <w:rPr>
          <w:rFonts w:ascii="Arial" w:hAnsi="Arial" w:cs="Arial"/>
        </w:rPr>
        <w:t xml:space="preserve">ZVEI - Zentralverband </w:t>
      </w:r>
      <w:r w:rsidR="00E76F9B">
        <w:rPr>
          <w:rFonts w:ascii="Arial" w:hAnsi="Arial" w:cs="Arial"/>
        </w:rPr>
        <w:t xml:space="preserve">der </w:t>
      </w:r>
      <w:r w:rsidR="00AC3A86" w:rsidRPr="00AC3A86">
        <w:rPr>
          <w:rFonts w:ascii="Arial" w:hAnsi="Arial" w:cs="Arial"/>
        </w:rPr>
        <w:t>Elektrotechnik-und Elektronikindustrie e. V</w:t>
      </w:r>
      <w:r w:rsidR="00AC3A86">
        <w:rPr>
          <w:rFonts w:ascii="Arial" w:hAnsi="Arial" w:cs="Arial"/>
        </w:rPr>
        <w:t>.</w:t>
      </w:r>
      <w:r w:rsidR="00DF3923">
        <w:rPr>
          <w:rFonts w:ascii="Arial" w:hAnsi="Arial" w:cs="Arial"/>
        </w:rPr>
        <w:t>)</w:t>
      </w:r>
      <w:r w:rsidR="00AC3A86" w:rsidRPr="00AC3A86">
        <w:rPr>
          <w:rFonts w:ascii="Arial" w:hAnsi="Arial" w:cs="Arial"/>
        </w:rPr>
        <w:t xml:space="preserve"> represents the interest of a high-tech sector with a </w:t>
      </w:r>
      <w:r w:rsidR="00DF3923">
        <w:rPr>
          <w:rFonts w:ascii="Arial" w:hAnsi="Arial" w:cs="Arial"/>
        </w:rPr>
        <w:t xml:space="preserve">broad </w:t>
      </w:r>
      <w:r w:rsidR="00AC3A86" w:rsidRPr="00AC3A86">
        <w:rPr>
          <w:rFonts w:ascii="Arial" w:hAnsi="Arial" w:cs="Arial"/>
        </w:rPr>
        <w:t xml:space="preserve">and </w:t>
      </w:r>
      <w:r w:rsidR="00DF3923">
        <w:rPr>
          <w:rFonts w:ascii="Arial" w:hAnsi="Arial" w:cs="Arial"/>
        </w:rPr>
        <w:t>d</w:t>
      </w:r>
      <w:r w:rsidR="00AC3A86" w:rsidRPr="00AC3A86">
        <w:rPr>
          <w:rFonts w:ascii="Arial" w:hAnsi="Arial" w:cs="Arial"/>
        </w:rPr>
        <w:t>ynamic product portfolio.</w:t>
      </w:r>
      <w:r w:rsidR="00AE0BAB">
        <w:rPr>
          <w:rFonts w:ascii="Arial" w:hAnsi="Arial" w:cs="Arial"/>
        </w:rPr>
        <w:t xml:space="preserve"> </w:t>
      </w:r>
      <w:r w:rsidR="00AC3A86">
        <w:rPr>
          <w:rFonts w:ascii="Arial" w:hAnsi="Arial" w:cs="Arial"/>
        </w:rPr>
        <w:t>T</w:t>
      </w:r>
      <w:r w:rsidRPr="00CD249B">
        <w:rPr>
          <w:rFonts w:ascii="Arial" w:hAnsi="Arial" w:cs="Arial"/>
        </w:rPr>
        <w:t>he 5G Alliance for Connected Industries and Automation (5G-ACIA) has been initiated by ZVEI</w:t>
      </w:r>
      <w:r w:rsidR="00935EEB">
        <w:rPr>
          <w:rFonts w:ascii="Arial" w:hAnsi="Arial" w:cs="Arial"/>
        </w:rPr>
        <w:t xml:space="preserve"> </w:t>
      </w:r>
      <w:r w:rsidRPr="00CD249B">
        <w:rPr>
          <w:rFonts w:ascii="Arial" w:hAnsi="Arial" w:cs="Arial"/>
        </w:rPr>
        <w:t xml:space="preserve">to serve as the central and global forum for addressing, discussing, and evaluating relevant technical, regulatory, and business aspects </w:t>
      </w:r>
      <w:r w:rsidR="00DF3923">
        <w:rPr>
          <w:rFonts w:ascii="Arial" w:hAnsi="Arial" w:cs="Arial"/>
        </w:rPr>
        <w:t>regarding</w:t>
      </w:r>
      <w:r w:rsidRPr="00CD249B">
        <w:rPr>
          <w:rFonts w:ascii="Arial" w:hAnsi="Arial" w:cs="Arial"/>
        </w:rPr>
        <w:t xml:space="preserve"> 5G for the industrial </w:t>
      </w:r>
      <w:r w:rsidR="00DF3923">
        <w:rPr>
          <w:rFonts w:ascii="Arial" w:hAnsi="Arial" w:cs="Arial"/>
        </w:rPr>
        <w:t>domain.</w:t>
      </w:r>
      <w:r w:rsidRPr="00CD249B">
        <w:rPr>
          <w:rFonts w:ascii="Arial" w:hAnsi="Arial" w:cs="Arial"/>
        </w:rPr>
        <w:t xml:space="preserve"> </w:t>
      </w:r>
    </w:p>
    <w:p w:rsidR="001D3790" w:rsidRDefault="001D3790" w:rsidP="00DD04A5">
      <w:pPr>
        <w:pStyle w:val="Listenabsatz"/>
        <w:ind w:left="0"/>
        <w:jc w:val="both"/>
        <w:rPr>
          <w:rFonts w:ascii="Arial" w:hAnsi="Arial" w:cs="Arial"/>
        </w:rPr>
      </w:pPr>
    </w:p>
    <w:p w:rsidR="00DD29BB" w:rsidRDefault="00AC3A86" w:rsidP="00DD04A5">
      <w:pPr>
        <w:pStyle w:val="Listenabsatz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5G-ACIA </w:t>
      </w:r>
      <w:r w:rsidR="00935EEB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no</w:t>
      </w:r>
      <w:r w:rsidR="00C35344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</w:t>
      </w:r>
      <w:r w:rsidR="00C35344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legal entity and operates as a Working Party </w:t>
      </w:r>
      <w:r w:rsidR="004519BE">
        <w:rPr>
          <w:rFonts w:ascii="Arial" w:hAnsi="Arial" w:cs="Arial"/>
        </w:rPr>
        <w:t xml:space="preserve">within </w:t>
      </w:r>
      <w:r>
        <w:rPr>
          <w:rFonts w:ascii="Arial" w:hAnsi="Arial" w:cs="Arial"/>
        </w:rPr>
        <w:t xml:space="preserve">the ZVEI e.V. </w:t>
      </w:r>
      <w:r w:rsidRPr="00AC3A86">
        <w:rPr>
          <w:rFonts w:ascii="Arial" w:hAnsi="Arial" w:cs="Arial"/>
        </w:rPr>
        <w:t>The</w:t>
      </w:r>
      <w:r w:rsidR="00935EEB">
        <w:rPr>
          <w:rFonts w:ascii="Arial" w:hAnsi="Arial" w:cs="Arial"/>
        </w:rPr>
        <w:t xml:space="preserve"> </w:t>
      </w:r>
      <w:r w:rsidR="00AE0BAB">
        <w:rPr>
          <w:rFonts w:ascii="Arial" w:hAnsi="Arial" w:cs="Arial"/>
        </w:rPr>
        <w:t>“</w:t>
      </w:r>
      <w:r w:rsidR="00935EEB" w:rsidRPr="00935EEB">
        <w:rPr>
          <w:rFonts w:ascii="Arial" w:hAnsi="Arial" w:cs="Arial"/>
        </w:rPr>
        <w:t>Statutes of the German</w:t>
      </w:r>
      <w:r w:rsidR="00935EEB">
        <w:rPr>
          <w:rFonts w:ascii="Arial" w:hAnsi="Arial" w:cs="Arial"/>
        </w:rPr>
        <w:t xml:space="preserve"> </w:t>
      </w:r>
      <w:r w:rsidR="00935EEB" w:rsidRPr="00935EEB">
        <w:rPr>
          <w:rFonts w:ascii="Arial" w:hAnsi="Arial" w:cs="Arial"/>
        </w:rPr>
        <w:t>Electrical and Electronic</w:t>
      </w:r>
      <w:r w:rsidR="00935EEB">
        <w:rPr>
          <w:rFonts w:ascii="Arial" w:hAnsi="Arial" w:cs="Arial"/>
        </w:rPr>
        <w:t xml:space="preserve"> </w:t>
      </w:r>
      <w:r w:rsidR="00935EEB" w:rsidRPr="00935EEB">
        <w:rPr>
          <w:rFonts w:ascii="Arial" w:hAnsi="Arial" w:cs="Arial"/>
        </w:rPr>
        <w:t>Manufacturers´</w:t>
      </w:r>
      <w:r w:rsidR="00935EEB">
        <w:rPr>
          <w:rFonts w:ascii="Arial" w:hAnsi="Arial" w:cs="Arial"/>
        </w:rPr>
        <w:t xml:space="preserve"> </w:t>
      </w:r>
      <w:r w:rsidR="00935EEB" w:rsidRPr="00935EEB">
        <w:rPr>
          <w:rFonts w:ascii="Arial" w:hAnsi="Arial" w:cs="Arial"/>
        </w:rPr>
        <w:t>Association</w:t>
      </w:r>
      <w:r w:rsidR="00AE0BAB">
        <w:rPr>
          <w:rFonts w:ascii="Arial" w:hAnsi="Arial" w:cs="Arial"/>
        </w:rPr>
        <w:t>”</w:t>
      </w:r>
      <w:r w:rsidR="00935EEB">
        <w:rPr>
          <w:rFonts w:ascii="Arial" w:hAnsi="Arial" w:cs="Arial"/>
        </w:rPr>
        <w:t xml:space="preserve"> are the </w:t>
      </w:r>
      <w:r w:rsidRPr="00AC3A86">
        <w:rPr>
          <w:rFonts w:ascii="Arial" w:hAnsi="Arial" w:cs="Arial"/>
        </w:rPr>
        <w:t xml:space="preserve">principles of </w:t>
      </w:r>
      <w:r w:rsidR="00C35344">
        <w:rPr>
          <w:rFonts w:ascii="Arial" w:hAnsi="Arial" w:cs="Arial"/>
        </w:rPr>
        <w:t xml:space="preserve">the </w:t>
      </w:r>
      <w:r w:rsidRPr="00AC3A86">
        <w:rPr>
          <w:rFonts w:ascii="Arial" w:hAnsi="Arial" w:cs="Arial"/>
        </w:rPr>
        <w:t>joint work</w:t>
      </w:r>
      <w:r w:rsidR="00AE0BAB">
        <w:rPr>
          <w:rFonts w:ascii="Arial" w:hAnsi="Arial" w:cs="Arial"/>
        </w:rPr>
        <w:t xml:space="preserve"> </w:t>
      </w:r>
      <w:r w:rsidR="00E76F9B">
        <w:rPr>
          <w:rFonts w:ascii="Arial" w:hAnsi="Arial" w:cs="Arial"/>
        </w:rPr>
        <w:t xml:space="preserve">and </w:t>
      </w:r>
      <w:r w:rsidR="00DF3923">
        <w:rPr>
          <w:rFonts w:ascii="Arial" w:hAnsi="Arial" w:cs="Arial"/>
        </w:rPr>
        <w:t xml:space="preserve">encompass </w:t>
      </w:r>
      <w:r w:rsidR="00AE0BAB">
        <w:rPr>
          <w:rFonts w:ascii="Arial" w:hAnsi="Arial" w:cs="Arial"/>
        </w:rPr>
        <w:t>t</w:t>
      </w:r>
      <w:r w:rsidR="00935EEB">
        <w:rPr>
          <w:rFonts w:ascii="Arial" w:hAnsi="Arial" w:cs="Arial"/>
        </w:rPr>
        <w:t xml:space="preserve">he </w:t>
      </w:r>
      <w:r w:rsidR="00AE0BAB">
        <w:rPr>
          <w:rFonts w:ascii="Arial" w:hAnsi="Arial" w:cs="Arial"/>
        </w:rPr>
        <w:t>“</w:t>
      </w:r>
      <w:r w:rsidR="00935EEB" w:rsidRPr="00935EEB">
        <w:rPr>
          <w:rFonts w:ascii="Arial" w:hAnsi="Arial" w:cs="Arial"/>
        </w:rPr>
        <w:t xml:space="preserve">Internal Rules of Procedure for the </w:t>
      </w:r>
      <w:r w:rsidR="00B9273B" w:rsidRPr="00935EEB">
        <w:rPr>
          <w:rFonts w:ascii="Arial" w:hAnsi="Arial" w:cs="Arial"/>
        </w:rPr>
        <w:t>ZVEI</w:t>
      </w:r>
      <w:r w:rsidR="00B9273B">
        <w:rPr>
          <w:rFonts w:ascii="Arial" w:hAnsi="Arial" w:cs="Arial"/>
        </w:rPr>
        <w:t>-</w:t>
      </w:r>
      <w:r w:rsidR="00935EEB" w:rsidRPr="00935EEB">
        <w:rPr>
          <w:rFonts w:ascii="Arial" w:hAnsi="Arial" w:cs="Arial"/>
        </w:rPr>
        <w:t>Working Party 5G-ACIA“</w:t>
      </w:r>
      <w:r w:rsidR="00AE0BAB">
        <w:rPr>
          <w:rFonts w:ascii="Arial" w:hAnsi="Arial" w:cs="Arial"/>
        </w:rPr>
        <w:t xml:space="preserve">. With this Working Party we </w:t>
      </w:r>
      <w:r w:rsidR="001D3790">
        <w:rPr>
          <w:rFonts w:ascii="Arial" w:hAnsi="Arial" w:cs="Arial"/>
        </w:rPr>
        <w:t xml:space="preserve">have </w:t>
      </w:r>
      <w:r w:rsidR="00AE0BAB">
        <w:rPr>
          <w:rFonts w:ascii="Arial" w:hAnsi="Arial" w:cs="Arial"/>
        </w:rPr>
        <w:t>open</w:t>
      </w:r>
      <w:r w:rsidR="001D3790">
        <w:rPr>
          <w:rFonts w:ascii="Arial" w:hAnsi="Arial" w:cs="Arial"/>
        </w:rPr>
        <w:t>ed</w:t>
      </w:r>
      <w:r w:rsidR="00DF3923">
        <w:rPr>
          <w:rFonts w:ascii="Arial" w:hAnsi="Arial" w:cs="Arial"/>
        </w:rPr>
        <w:t xml:space="preserve"> </w:t>
      </w:r>
      <w:r w:rsidR="00AE0BAB">
        <w:rPr>
          <w:rFonts w:ascii="Arial" w:hAnsi="Arial" w:cs="Arial"/>
        </w:rPr>
        <w:t xml:space="preserve">the global cooperation </w:t>
      </w:r>
      <w:r w:rsidR="00C35344">
        <w:rPr>
          <w:rFonts w:ascii="Arial" w:hAnsi="Arial" w:cs="Arial"/>
        </w:rPr>
        <w:t>for</w:t>
      </w:r>
      <w:r w:rsidR="00AE0BAB">
        <w:rPr>
          <w:rFonts w:ascii="Arial" w:hAnsi="Arial" w:cs="Arial"/>
        </w:rPr>
        <w:t xml:space="preserve"> non ZVEI-members </w:t>
      </w:r>
      <w:r w:rsidR="00DF3923">
        <w:rPr>
          <w:rFonts w:ascii="Arial" w:hAnsi="Arial" w:cs="Arial"/>
        </w:rPr>
        <w:t>in order to</w:t>
      </w:r>
      <w:r w:rsidR="00AE0BAB">
        <w:rPr>
          <w:rFonts w:ascii="Arial" w:hAnsi="Arial" w:cs="Arial"/>
        </w:rPr>
        <w:t xml:space="preserve"> </w:t>
      </w:r>
      <w:r w:rsidR="004519BE">
        <w:rPr>
          <w:rFonts w:ascii="Arial" w:hAnsi="Arial" w:cs="Arial"/>
        </w:rPr>
        <w:t xml:space="preserve">jointly </w:t>
      </w:r>
      <w:r w:rsidR="00AE0BAB">
        <w:rPr>
          <w:rFonts w:ascii="Arial" w:hAnsi="Arial" w:cs="Arial"/>
        </w:rPr>
        <w:t>design 5G for industrial use.</w:t>
      </w:r>
      <w:r w:rsidR="00DD29BB">
        <w:rPr>
          <w:rFonts w:ascii="Arial" w:hAnsi="Arial" w:cs="Arial"/>
        </w:rPr>
        <w:t xml:space="preserve"> </w:t>
      </w:r>
      <w:r w:rsidR="00DD04A5">
        <w:rPr>
          <w:rFonts w:ascii="Arial" w:hAnsi="Arial" w:cs="Arial"/>
        </w:rPr>
        <w:t xml:space="preserve">The main design of industrial 5G </w:t>
      </w:r>
      <w:r w:rsidR="00DD29BB">
        <w:rPr>
          <w:rFonts w:ascii="Arial" w:hAnsi="Arial" w:cs="Arial"/>
          <w:color w:val="222222"/>
          <w:lang w:val="en"/>
        </w:rPr>
        <w:t>is currently being developed at the 3GPP, where our members are actively involved.</w:t>
      </w:r>
      <w:r w:rsidR="00DD29BB">
        <w:rPr>
          <w:rFonts w:ascii="Arial" w:hAnsi="Arial" w:cs="Arial"/>
        </w:rPr>
        <w:t xml:space="preserve"> </w:t>
      </w:r>
      <w:r w:rsidR="00850E24">
        <w:rPr>
          <w:rFonts w:ascii="Arial" w:hAnsi="Arial" w:cs="Arial"/>
          <w:color w:val="222222"/>
          <w:lang w:val="en"/>
        </w:rPr>
        <w:t xml:space="preserve">To express the importance of these anticipated market changes, </w:t>
      </w:r>
      <w:r w:rsidR="00850E24" w:rsidRPr="00850E24">
        <w:rPr>
          <w:rFonts w:ascii="Arial" w:hAnsi="Arial" w:cs="Arial"/>
        </w:rPr>
        <w:t>our 5G-ACIA members decided to initiate a</w:t>
      </w:r>
      <w:r w:rsidR="001D3790">
        <w:rPr>
          <w:rFonts w:ascii="Arial" w:hAnsi="Arial" w:cs="Arial"/>
        </w:rPr>
        <w:t>n</w:t>
      </w:r>
      <w:r w:rsidR="00850E24" w:rsidRPr="00850E24">
        <w:rPr>
          <w:rFonts w:ascii="Arial" w:hAnsi="Arial" w:cs="Arial"/>
        </w:rPr>
        <w:t xml:space="preserve"> application to become a 3GPP Market Representation Partner.</w:t>
      </w:r>
    </w:p>
    <w:p w:rsidR="00850E24" w:rsidRPr="00850E24" w:rsidRDefault="00850E24" w:rsidP="00850E24">
      <w:pPr>
        <w:pStyle w:val="Listenabsatz"/>
        <w:jc w:val="both"/>
        <w:rPr>
          <w:rFonts w:ascii="Arial" w:hAnsi="Arial" w:cs="Arial"/>
        </w:rPr>
      </w:pPr>
    </w:p>
    <w:p w:rsidR="00765CD7" w:rsidRDefault="00850E24" w:rsidP="004D2D94">
      <w:pPr>
        <w:pStyle w:val="Listenabsatz"/>
        <w:ind w:left="0"/>
        <w:jc w:val="both"/>
        <w:rPr>
          <w:rFonts w:ascii="Arial" w:hAnsi="Arial" w:cs="Arial"/>
        </w:rPr>
      </w:pPr>
      <w:r w:rsidRPr="00850E24">
        <w:rPr>
          <w:rFonts w:ascii="Arial" w:hAnsi="Arial" w:cs="Arial"/>
        </w:rPr>
        <w:t>The ZVEI</w:t>
      </w:r>
      <w:r>
        <w:rPr>
          <w:rFonts w:ascii="Arial" w:hAnsi="Arial" w:cs="Arial"/>
        </w:rPr>
        <w:t xml:space="preserve"> e.V.</w:t>
      </w:r>
      <w:r w:rsidRPr="00850E24">
        <w:rPr>
          <w:rFonts w:ascii="Arial" w:hAnsi="Arial" w:cs="Arial"/>
        </w:rPr>
        <w:t xml:space="preserve"> officially confirms that </w:t>
      </w:r>
      <w:r>
        <w:rPr>
          <w:rFonts w:ascii="Arial" w:hAnsi="Arial" w:cs="Arial"/>
        </w:rPr>
        <w:t>Dr. Andreas</w:t>
      </w:r>
      <w:r w:rsidRPr="00850E24">
        <w:rPr>
          <w:rFonts w:ascii="Arial" w:hAnsi="Arial" w:cs="Arial"/>
        </w:rPr>
        <w:t xml:space="preserve"> Müller</w:t>
      </w:r>
      <w:r>
        <w:rPr>
          <w:rFonts w:ascii="Arial" w:hAnsi="Arial" w:cs="Arial"/>
        </w:rPr>
        <w:t>, Bosch</w:t>
      </w:r>
      <w:r w:rsidR="001D379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50E24">
        <w:rPr>
          <w:rFonts w:ascii="Arial" w:hAnsi="Arial" w:cs="Arial"/>
        </w:rPr>
        <w:t xml:space="preserve">in his capacity as Chairman of the </w:t>
      </w:r>
      <w:r>
        <w:rPr>
          <w:rFonts w:ascii="Arial" w:hAnsi="Arial" w:cs="Arial"/>
        </w:rPr>
        <w:t xml:space="preserve">5G-ACIA </w:t>
      </w:r>
      <w:r w:rsidR="00765CD7">
        <w:rPr>
          <w:rFonts w:ascii="Arial" w:hAnsi="Arial" w:cs="Arial"/>
        </w:rPr>
        <w:t xml:space="preserve">and Alexander Bentkus, Secretary of 5G-ACIA, </w:t>
      </w:r>
      <w:r>
        <w:rPr>
          <w:rFonts w:ascii="Arial" w:hAnsi="Arial" w:cs="Arial"/>
        </w:rPr>
        <w:t>will act as o</w:t>
      </w:r>
      <w:r w:rsidRPr="00850E24">
        <w:rPr>
          <w:rFonts w:ascii="Arial" w:hAnsi="Arial" w:cs="Arial"/>
        </w:rPr>
        <w:t xml:space="preserve">fficial </w:t>
      </w:r>
      <w:r>
        <w:rPr>
          <w:rFonts w:ascii="Arial" w:hAnsi="Arial" w:cs="Arial"/>
        </w:rPr>
        <w:t>r</w:t>
      </w:r>
      <w:r w:rsidRPr="00850E24">
        <w:rPr>
          <w:rFonts w:ascii="Arial" w:hAnsi="Arial" w:cs="Arial"/>
        </w:rPr>
        <w:t>epresentative</w:t>
      </w:r>
      <w:r w:rsidR="00765CD7">
        <w:rPr>
          <w:rFonts w:ascii="Arial" w:hAnsi="Arial" w:cs="Arial"/>
        </w:rPr>
        <w:t>s</w:t>
      </w:r>
      <w:r w:rsidRPr="00850E24">
        <w:rPr>
          <w:rFonts w:ascii="Arial" w:hAnsi="Arial" w:cs="Arial"/>
        </w:rPr>
        <w:t xml:space="preserve"> for the ZVEI</w:t>
      </w:r>
      <w:r>
        <w:rPr>
          <w:rFonts w:ascii="Arial" w:hAnsi="Arial" w:cs="Arial"/>
        </w:rPr>
        <w:t xml:space="preserve"> e</w:t>
      </w:r>
      <w:r w:rsidRPr="00850E24">
        <w:rPr>
          <w:rFonts w:ascii="Arial" w:hAnsi="Arial" w:cs="Arial"/>
        </w:rPr>
        <w:t xml:space="preserve">.V. </w:t>
      </w:r>
      <w:r>
        <w:rPr>
          <w:rFonts w:ascii="Arial" w:hAnsi="Arial" w:cs="Arial"/>
        </w:rPr>
        <w:t xml:space="preserve">within the </w:t>
      </w:r>
      <w:r w:rsidRPr="00850E24">
        <w:rPr>
          <w:rFonts w:ascii="Arial" w:hAnsi="Arial" w:cs="Arial"/>
        </w:rPr>
        <w:t>3GPP Market Representation Partner</w:t>
      </w:r>
      <w:r>
        <w:rPr>
          <w:rFonts w:ascii="Arial" w:hAnsi="Arial" w:cs="Arial"/>
        </w:rPr>
        <w:t xml:space="preserve"> </w:t>
      </w:r>
      <w:r w:rsidR="00D242DE">
        <w:rPr>
          <w:rFonts w:ascii="Arial" w:hAnsi="Arial" w:cs="Arial"/>
        </w:rPr>
        <w:t>b</w:t>
      </w:r>
      <w:r>
        <w:rPr>
          <w:rFonts w:ascii="Arial" w:hAnsi="Arial" w:cs="Arial"/>
        </w:rPr>
        <w:t>oard</w:t>
      </w:r>
      <w:r w:rsidR="00765CD7">
        <w:rPr>
          <w:rFonts w:ascii="Arial" w:hAnsi="Arial" w:cs="Arial"/>
        </w:rPr>
        <w:t>.</w:t>
      </w:r>
    </w:p>
    <w:p w:rsidR="00765CD7" w:rsidRDefault="00765CD7" w:rsidP="004D2D94">
      <w:pPr>
        <w:pStyle w:val="Listenabsatz"/>
        <w:ind w:left="0"/>
        <w:jc w:val="both"/>
        <w:rPr>
          <w:rFonts w:ascii="Arial" w:hAnsi="Arial" w:cs="Arial"/>
        </w:rPr>
      </w:pPr>
    </w:p>
    <w:p w:rsidR="00CD249B" w:rsidRPr="004D2D94" w:rsidRDefault="00CD249B" w:rsidP="004D2D94">
      <w:pPr>
        <w:pStyle w:val="Listenabsatz"/>
        <w:ind w:left="0"/>
        <w:jc w:val="both"/>
        <w:rPr>
          <w:rFonts w:ascii="Arial" w:hAnsi="Arial" w:cs="Arial"/>
        </w:rPr>
      </w:pPr>
      <w:bookmarkStart w:id="0" w:name="_GoBack"/>
      <w:bookmarkEnd w:id="0"/>
      <w:r w:rsidRPr="004D2D94">
        <w:rPr>
          <w:rFonts w:ascii="Arial" w:hAnsi="Arial" w:cs="Arial"/>
        </w:rPr>
        <w:t>Kind regards</w:t>
      </w:r>
    </w:p>
    <w:p w:rsidR="00CD249B" w:rsidRPr="004D2D94" w:rsidRDefault="00CD249B" w:rsidP="004D2D94">
      <w:pPr>
        <w:pStyle w:val="Listenabsatz"/>
        <w:ind w:left="0"/>
        <w:jc w:val="both"/>
        <w:rPr>
          <w:rFonts w:ascii="Arial" w:hAnsi="Arial" w:cs="Arial"/>
        </w:rPr>
      </w:pPr>
    </w:p>
    <w:p w:rsidR="00AE0BAB" w:rsidRPr="004D2D94" w:rsidRDefault="00AE0BAB" w:rsidP="004D2D94">
      <w:pPr>
        <w:pStyle w:val="Listenabsatz"/>
        <w:ind w:left="0"/>
        <w:jc w:val="both"/>
        <w:rPr>
          <w:rFonts w:ascii="Arial" w:hAnsi="Arial" w:cs="Arial"/>
        </w:rPr>
      </w:pPr>
    </w:p>
    <w:p w:rsidR="00CD249B" w:rsidRPr="004D2D94" w:rsidRDefault="00EB00D7" w:rsidP="004D2D94">
      <w:pPr>
        <w:pStyle w:val="Listenabsatz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Gunther Koschnick</w:t>
      </w:r>
    </w:p>
    <w:p w:rsidR="004D2D94" w:rsidRPr="00AE0BAB" w:rsidRDefault="00EB00D7" w:rsidP="004D2D94">
      <w:pPr>
        <w:pStyle w:val="Listenabsatz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Managing Director</w:t>
      </w:r>
    </w:p>
    <w:p w:rsidR="00AE0BAB" w:rsidRPr="00AE0BAB" w:rsidRDefault="00AE0BAB" w:rsidP="004D2D94">
      <w:pPr>
        <w:pStyle w:val="Listenabsatz"/>
        <w:ind w:left="0"/>
        <w:jc w:val="both"/>
        <w:rPr>
          <w:rFonts w:ascii="Arial" w:hAnsi="Arial" w:cs="Arial"/>
          <w:sz w:val="18"/>
        </w:rPr>
      </w:pPr>
    </w:p>
    <w:sectPr w:rsidR="00AE0BAB" w:rsidRPr="00AE0BAB" w:rsidSect="00B653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567" w:left="1418" w:header="113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147" w:rsidRDefault="002A0147" w:rsidP="00373EFD">
      <w:pPr>
        <w:spacing w:after="0" w:line="240" w:lineRule="auto"/>
      </w:pPr>
      <w:r>
        <w:separator/>
      </w:r>
    </w:p>
  </w:endnote>
  <w:endnote w:type="continuationSeparator" w:id="0">
    <w:p w:rsidR="002A0147" w:rsidRDefault="002A0147" w:rsidP="00373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9BB" w:rsidRDefault="00DD29BB">
    <w:pPr>
      <w:spacing w:after="0" w:line="24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9BB" w:rsidRDefault="00DD29BB" w:rsidP="00815258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 w:rsidR="00765CD7">
      <w:rPr>
        <w:noProof/>
      </w:rPr>
      <w:t>2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765CD7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9BB" w:rsidRPr="00EB00D7" w:rsidRDefault="00DD29BB" w:rsidP="00E85B6E">
    <w:pPr>
      <w:pStyle w:val="ZVEIGeschftsangaben-Fuzeile"/>
      <w:rPr>
        <w:lang w:val="en-US"/>
      </w:rPr>
    </w:pPr>
  </w:p>
  <w:p w:rsidR="00DD29BB" w:rsidRPr="00AC3A86" w:rsidRDefault="00DD29BB" w:rsidP="002537F9">
    <w:pPr>
      <w:pStyle w:val="ZVEIGeschftsangaben-Fuzeile"/>
      <w:rPr>
        <w:lang w:val="en-US"/>
      </w:rPr>
    </w:pPr>
    <w:r w:rsidRPr="00AC3A86">
      <w:rPr>
        <w:lang w:val="en-US"/>
      </w:rPr>
      <w:t xml:space="preserve">ZVEI - German Electrical and Electronic Manufacturers´ Association </w:t>
    </w:r>
    <w:sdt>
      <w:sdtPr>
        <w:rPr>
          <w:lang w:val="en-US"/>
        </w:rPr>
        <w:alias w:val="Adresse Hauptsitz"/>
        <w:tag w:val="Adresse Hauptsitz"/>
        <w:id w:val="490150357"/>
        <w:lock w:val="sdtLocked"/>
        <w:text/>
      </w:sdtPr>
      <w:sdtEndPr/>
      <w:sdtContent>
        <w:r w:rsidRPr="00AC3A86">
          <w:rPr>
            <w:lang w:val="en-US"/>
          </w:rPr>
          <w:t>• Lyoner Straße 9 • 60528 Frankfurt am Main • Germany</w:t>
        </w:r>
      </w:sdtContent>
    </w:sdt>
  </w:p>
  <w:p w:rsidR="00DD29BB" w:rsidRPr="00AC3A86" w:rsidRDefault="00DD29BB" w:rsidP="002537F9">
    <w:pPr>
      <w:pStyle w:val="ZVEIGeschftsangaben-Fuzeile"/>
      <w:rPr>
        <w:lang w:val="en-US"/>
      </w:rPr>
    </w:pPr>
    <w:r w:rsidRPr="00AC3A86">
      <w:rPr>
        <w:lang w:val="en-US"/>
      </w:rPr>
      <w:t xml:space="preserve">Telephone: </w:t>
    </w:r>
    <w:sdt>
      <w:sdtPr>
        <w:rPr>
          <w:lang w:val="en-US"/>
        </w:rPr>
        <w:alias w:val="Telefonanschluss"/>
        <w:tag w:val="Telefonanschluss"/>
        <w:id w:val="1031767046"/>
        <w:lock w:val="sdtLocked"/>
        <w:text/>
      </w:sdtPr>
      <w:sdtEndPr/>
      <w:sdtContent>
        <w:r w:rsidRPr="00AC3A86">
          <w:rPr>
            <w:lang w:val="en-US"/>
          </w:rPr>
          <w:t>+49 69 6302</w:t>
        </w:r>
      </w:sdtContent>
    </w:sdt>
    <w:r w:rsidRPr="00AC3A86">
      <w:rPr>
        <w:lang w:val="en-US"/>
      </w:rPr>
      <w:t>-</w:t>
    </w:r>
    <w:sdt>
      <w:sdtPr>
        <w:rPr>
          <w:lang w:val="en-US"/>
        </w:rPr>
        <w:alias w:val="Telefondurchwahl"/>
        <w:tag w:val="Telefondurchwahl"/>
        <w:id w:val="-467674382"/>
        <w:text/>
      </w:sdtPr>
      <w:sdtEndPr/>
      <w:sdtContent>
        <w:r w:rsidRPr="00AC3A86">
          <w:rPr>
            <w:lang w:val="en-US"/>
          </w:rPr>
          <w:t>211</w:t>
        </w:r>
      </w:sdtContent>
    </w:sdt>
    <w:r w:rsidRPr="00AC3A86">
      <w:rPr>
        <w:lang w:val="en-US"/>
      </w:rPr>
      <w:t xml:space="preserve"> • Fax: </w:t>
    </w:r>
    <w:sdt>
      <w:sdtPr>
        <w:rPr>
          <w:lang w:val="en-US"/>
        </w:rPr>
        <w:alias w:val="Faxanschluss"/>
        <w:tag w:val="Faxanschluss"/>
        <w:id w:val="-235869970"/>
        <w:lock w:val="sdtLocked"/>
        <w:text/>
      </w:sdtPr>
      <w:sdtEndPr/>
      <w:sdtContent>
        <w:r w:rsidRPr="00AC3A86">
          <w:rPr>
            <w:lang w:val="en-US"/>
          </w:rPr>
          <w:t>+49 69 6302</w:t>
        </w:r>
      </w:sdtContent>
    </w:sdt>
    <w:r w:rsidRPr="00AC3A86">
      <w:rPr>
        <w:lang w:val="en-US"/>
      </w:rPr>
      <w:t>-</w:t>
    </w:r>
    <w:sdt>
      <w:sdtPr>
        <w:rPr>
          <w:lang w:val="en-US"/>
        </w:rPr>
        <w:alias w:val="Faxdurchwahl"/>
        <w:tag w:val="Faxdurchwahl"/>
        <w:id w:val="-1318564469"/>
        <w:text/>
      </w:sdtPr>
      <w:sdtEndPr/>
      <w:sdtContent>
        <w:r w:rsidRPr="00AC3A86">
          <w:rPr>
            <w:lang w:val="en-US"/>
          </w:rPr>
          <w:t>399</w:t>
        </w:r>
      </w:sdtContent>
    </w:sdt>
    <w:r w:rsidRPr="00AC3A86">
      <w:rPr>
        <w:lang w:val="en-US"/>
      </w:rPr>
      <w:t xml:space="preserve"> • E-mail </w:t>
    </w:r>
    <w:sdt>
      <w:sdtPr>
        <w:rPr>
          <w:lang w:val="en-US"/>
        </w:rPr>
        <w:alias w:val="E-Mail-Adresse"/>
        <w:tag w:val="E-Mail-Adresse"/>
        <w:id w:val="1555898224"/>
        <w:text/>
      </w:sdtPr>
      <w:sdtEndPr/>
      <w:sdtContent>
        <w:r w:rsidRPr="00AC3A86">
          <w:rPr>
            <w:lang w:val="en-US"/>
          </w:rPr>
          <w:t>mittelbach</w:t>
        </w:r>
      </w:sdtContent>
    </w:sdt>
    <w:r w:rsidRPr="00AC3A86">
      <w:rPr>
        <w:lang w:val="en-US"/>
      </w:rPr>
      <w:t>@zvei.org • www.zvei.org</w:t>
    </w:r>
  </w:p>
  <w:p w:rsidR="00DD29BB" w:rsidRPr="00AC3A86" w:rsidRDefault="00DD29BB" w:rsidP="002537F9">
    <w:pPr>
      <w:pStyle w:val="ZVEIGeschftsangaben-Fuzeile"/>
      <w:rPr>
        <w:lang w:val="en-US"/>
      </w:rPr>
    </w:pPr>
  </w:p>
  <w:p w:rsidR="00DD29BB" w:rsidRPr="006C6F16" w:rsidRDefault="00DD29BB" w:rsidP="002537F9">
    <w:pPr>
      <w:pStyle w:val="ZVEIGeschftsangaben-Fuzeile"/>
    </w:pPr>
    <w:r>
      <w:t>President:</w:t>
    </w:r>
    <w:r w:rsidRPr="006C6F16">
      <w:t xml:space="preserve"> </w:t>
    </w:r>
    <w:r>
      <w:t>Michael Ziesemer</w:t>
    </w:r>
    <w:r w:rsidRPr="006C6F16">
      <w:t xml:space="preserve"> • </w:t>
    </w:r>
    <w:r>
      <w:t>Chief Executive Officer</w:t>
    </w:r>
    <w:r w:rsidRPr="00EC7FDE">
      <w:t>: Dr. Klaus Mittelbach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147" w:rsidRDefault="002A0147" w:rsidP="00373EFD">
      <w:pPr>
        <w:spacing w:after="0" w:line="240" w:lineRule="auto"/>
      </w:pPr>
      <w:r>
        <w:separator/>
      </w:r>
    </w:p>
  </w:footnote>
  <w:footnote w:type="continuationSeparator" w:id="0">
    <w:p w:rsidR="002A0147" w:rsidRDefault="002A0147" w:rsidP="00373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9BB" w:rsidRDefault="00DD29BB">
    <w:pPr>
      <w:spacing w:after="0"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9BB" w:rsidRDefault="00DD29BB">
    <w:pPr>
      <w:spacing w:after="0" w:line="240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lenraster"/>
      <w:tblW w:w="0" w:type="auto"/>
      <w:tblInd w:w="-1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070"/>
      <w:gridCol w:w="4216"/>
    </w:tblGrid>
    <w:tr w:rsidR="00DD29BB" w:rsidRPr="00EB00D7" w:rsidTr="008977E2">
      <w:trPr>
        <w:trHeight w:hRule="exact" w:val="539"/>
      </w:trPr>
      <w:tc>
        <w:tcPr>
          <w:tcW w:w="5070" w:type="dxa"/>
          <w:vAlign w:val="bottom"/>
        </w:tcPr>
        <w:p w:rsidR="00DD29BB" w:rsidRPr="00AC3A86" w:rsidRDefault="00EB00D7" w:rsidP="0054382F">
          <w:pPr>
            <w:pStyle w:val="Namensnennung"/>
            <w:rPr>
              <w:lang w:val="en-US"/>
            </w:rPr>
          </w:pPr>
          <w:r>
            <w:rPr>
              <w:lang w:val="en-US"/>
            </w:rPr>
            <w:t>Gunther Koschnick</w:t>
          </w:r>
        </w:p>
        <w:p w:rsidR="00DD29BB" w:rsidRPr="00AC3A86" w:rsidRDefault="00EB00D7" w:rsidP="00EB00D7">
          <w:pPr>
            <w:pStyle w:val="Positionsnennung"/>
            <w:rPr>
              <w:lang w:val="en-US"/>
            </w:rPr>
          </w:pPr>
          <w:r>
            <w:rPr>
              <w:lang w:val="en-US"/>
            </w:rPr>
            <w:t>Managing Director</w:t>
          </w:r>
        </w:p>
      </w:tc>
      <w:tc>
        <w:tcPr>
          <w:tcW w:w="4216" w:type="dxa"/>
          <w:vMerge w:val="restart"/>
          <w:vAlign w:val="center"/>
        </w:tcPr>
        <w:p w:rsidR="00DD29BB" w:rsidRPr="00AC3A86" w:rsidRDefault="00DD29BB" w:rsidP="006950A4">
          <w:pPr>
            <w:pStyle w:val="KopfzeileLogo"/>
            <w:jc w:val="right"/>
            <w:rPr>
              <w:color w:val="548DD4" w:themeColor="text2" w:themeTint="99"/>
              <w:lang w:val="en-US"/>
            </w:rPr>
          </w:pPr>
          <w:r w:rsidRPr="00FF2450">
            <w:rPr>
              <w:rFonts w:cs="Arial"/>
              <w:noProof/>
              <w:color w:val="4370B3"/>
              <w:spacing w:val="10"/>
              <w:u w:val="single"/>
              <w:lang w:val="en-US"/>
            </w:rPr>
            <w:drawing>
              <wp:anchor distT="0" distB="0" distL="114300" distR="114300" simplePos="0" relativeHeight="251661312" behindDoc="0" locked="1" layoutInCell="1" allowOverlap="1" wp14:anchorId="3030F191" wp14:editId="60B01526">
                <wp:simplePos x="0" y="0"/>
                <wp:positionH relativeFrom="page">
                  <wp:posOffset>1183640</wp:posOffset>
                </wp:positionH>
                <wp:positionV relativeFrom="page">
                  <wp:posOffset>635</wp:posOffset>
                </wp:positionV>
                <wp:extent cx="1425575" cy="665480"/>
                <wp:effectExtent l="0" t="0" r="3175" b="1270"/>
                <wp:wrapNone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ZVEI_Logo_4c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5575" cy="665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DD29BB" w:rsidRPr="00EB00D7" w:rsidTr="008977E2">
      <w:trPr>
        <w:trHeight w:hRule="exact" w:val="539"/>
      </w:trPr>
      <w:tc>
        <w:tcPr>
          <w:tcW w:w="5070" w:type="dxa"/>
          <w:vAlign w:val="bottom"/>
        </w:tcPr>
        <w:p w:rsidR="00DD29BB" w:rsidRPr="00AC3A86" w:rsidRDefault="00DD29BB" w:rsidP="00FA0C71">
          <w:pPr>
            <w:rPr>
              <w:lang w:val="en-US"/>
            </w:rPr>
          </w:pPr>
        </w:p>
      </w:tc>
      <w:tc>
        <w:tcPr>
          <w:tcW w:w="4216" w:type="dxa"/>
          <w:vMerge/>
        </w:tcPr>
        <w:p w:rsidR="00DD29BB" w:rsidRPr="00AC3A86" w:rsidRDefault="00DD29BB" w:rsidP="00EC37C4">
          <w:pPr>
            <w:pStyle w:val="KopfzeileLogo"/>
            <w:rPr>
              <w:color w:val="548DD4" w:themeColor="text2" w:themeTint="99"/>
              <w:lang w:val="en-US"/>
            </w:rPr>
          </w:pPr>
        </w:p>
      </w:tc>
    </w:tr>
  </w:tbl>
  <w:p w:rsidR="00DD29BB" w:rsidRPr="00EB00D7" w:rsidRDefault="00DD29BB" w:rsidP="005A008D">
    <w:pPr>
      <w:pStyle w:val="Adresszeile"/>
      <w:rPr>
        <w:lang w:val="en-US"/>
      </w:rPr>
    </w:pPr>
    <w:r>
      <w:rPr>
        <w:noProof/>
        <w:color w:val="548DD4" w:themeColor="text2" w:themeTint="99"/>
        <w:lang w:val="en-US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4851400</wp:posOffset>
          </wp:positionH>
          <wp:positionV relativeFrom="paragraph">
            <wp:posOffset>694055</wp:posOffset>
          </wp:positionV>
          <wp:extent cx="896620" cy="1009015"/>
          <wp:effectExtent l="0" t="0" r="0" b="635"/>
          <wp:wrapSquare wrapText="bothSides"/>
          <wp:docPr id="5" name="Grafik 5" descr="C:\Users\sandra.weber\AppData\Local\Microsoft\Windows\INetCache\Content.Word\ZVEI - jpeg - Key Visual 100 Jahre Final_2,8c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ndra.weber\AppData\Local\Microsoft\Windows\INetCache\Content.Word\ZVEI - jpeg - Key Visual 100 Jahre Final_2,8cm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1009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B00D7">
      <w:rPr>
        <w:lang w:val="en-US"/>
      </w:rPr>
      <w:t xml:space="preserve">ZVEI • </w:t>
    </w:r>
    <w:sdt>
      <w:sdtPr>
        <w:rPr>
          <w:lang w:val="en-US"/>
        </w:rPr>
        <w:alias w:val="Postfach Rücksendeadresse"/>
        <w:tag w:val="Postfach Rücksendeadresse"/>
        <w:id w:val="487681870"/>
        <w:placeholder>
          <w:docPart w:val="70AEC1700C9A41248E3957B97F18ACFB"/>
        </w:placeholder>
        <w:text/>
      </w:sdtPr>
      <w:sdtEndPr/>
      <w:sdtContent>
        <w:r w:rsidRPr="00EB00D7">
          <w:rPr>
            <w:lang w:val="en-US"/>
          </w:rPr>
          <w:t>P.O. Box 71 08 44</w:t>
        </w:r>
      </w:sdtContent>
    </w:sdt>
    <w:r w:rsidRPr="00EB00D7">
      <w:rPr>
        <w:lang w:val="en-US"/>
      </w:rPr>
      <w:t xml:space="preserve"> • </w:t>
    </w:r>
    <w:sdt>
      <w:sdtPr>
        <w:rPr>
          <w:lang w:val="en-US"/>
        </w:rPr>
        <w:alias w:val="PLZ Rücksendeadresse"/>
        <w:tag w:val="PLZ Rücksendeadresse"/>
        <w:id w:val="1011651527"/>
        <w:placeholder>
          <w:docPart w:val="0E93D1CD414C4D59A8F77A08DDEDB7FB"/>
        </w:placeholder>
        <w:text/>
      </w:sdtPr>
      <w:sdtEndPr/>
      <w:sdtContent>
        <w:r w:rsidRPr="00EB00D7">
          <w:rPr>
            <w:lang w:val="en-US"/>
          </w:rPr>
          <w:t>60498</w:t>
        </w:r>
      </w:sdtContent>
    </w:sdt>
    <w:r w:rsidRPr="00EB00D7">
      <w:rPr>
        <w:lang w:val="en-US"/>
      </w:rPr>
      <w:t xml:space="preserve"> </w:t>
    </w:r>
    <w:sdt>
      <w:sdtPr>
        <w:rPr>
          <w:lang w:val="en-US"/>
        </w:rPr>
        <w:alias w:val="Ort Rücksendeadresse"/>
        <w:tag w:val="Ort Rücksendeadresse"/>
        <w:id w:val="-22171215"/>
        <w:placeholder>
          <w:docPart w:val="785FAD8BD4634AED958E61A552784D48"/>
        </w:placeholder>
        <w:text/>
      </w:sdtPr>
      <w:sdtEndPr/>
      <w:sdtContent>
        <w:r w:rsidRPr="00EB00D7">
          <w:rPr>
            <w:lang w:val="en-US"/>
          </w:rPr>
          <w:t>Frankfurt am Main • Germany</w:t>
        </w:r>
      </w:sdtContent>
    </w:sdt>
    <w:r w:rsidRPr="00FF2450"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36951BA" wp14:editId="7A70F793">
              <wp:simplePos x="0" y="0"/>
              <wp:positionH relativeFrom="page">
                <wp:posOffset>626745</wp:posOffset>
              </wp:positionH>
              <wp:positionV relativeFrom="page">
                <wp:posOffset>713105</wp:posOffset>
              </wp:positionV>
              <wp:extent cx="1425600" cy="666000"/>
              <wp:effectExtent l="0" t="0" r="0" b="0"/>
              <wp:wrapNone/>
              <wp:docPr id="1" name="AssociateLogo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25600" cy="666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7C7A135" id="AssociateLogo" o:spid="_x0000_s1026" style="position:absolute;margin-left:49.35pt;margin-top:56.15pt;width:112.25pt;height:52.45pt;z-index:25166233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" stroked="f" strokeweight="2pt">
              <v:path arrowok="t"/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F0A"/>
    <w:multiLevelType w:val="hybridMultilevel"/>
    <w:tmpl w:val="A23AF25E"/>
    <w:lvl w:ilvl="0" w:tplc="F4364530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7125D"/>
    <w:multiLevelType w:val="hybridMultilevel"/>
    <w:tmpl w:val="857C5F56"/>
    <w:lvl w:ilvl="0" w:tplc="B7D875B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49B"/>
    <w:rsid w:val="00003E9D"/>
    <w:rsid w:val="0000410C"/>
    <w:rsid w:val="00006DA6"/>
    <w:rsid w:val="00007729"/>
    <w:rsid w:val="00010E8A"/>
    <w:rsid w:val="0001200B"/>
    <w:rsid w:val="0001240A"/>
    <w:rsid w:val="000129A3"/>
    <w:rsid w:val="000132DF"/>
    <w:rsid w:val="000139C4"/>
    <w:rsid w:val="00015ABE"/>
    <w:rsid w:val="00017568"/>
    <w:rsid w:val="000177BE"/>
    <w:rsid w:val="00020D2B"/>
    <w:rsid w:val="00022457"/>
    <w:rsid w:val="00022B8E"/>
    <w:rsid w:val="000255CB"/>
    <w:rsid w:val="000270CA"/>
    <w:rsid w:val="0003022D"/>
    <w:rsid w:val="00032C16"/>
    <w:rsid w:val="000331B7"/>
    <w:rsid w:val="0003391C"/>
    <w:rsid w:val="00033BEC"/>
    <w:rsid w:val="000369A4"/>
    <w:rsid w:val="000401AD"/>
    <w:rsid w:val="0004147F"/>
    <w:rsid w:val="000418FF"/>
    <w:rsid w:val="00041DC0"/>
    <w:rsid w:val="00042C8F"/>
    <w:rsid w:val="0004406B"/>
    <w:rsid w:val="00044A54"/>
    <w:rsid w:val="0004790B"/>
    <w:rsid w:val="000505B1"/>
    <w:rsid w:val="000520FB"/>
    <w:rsid w:val="00054193"/>
    <w:rsid w:val="000553AA"/>
    <w:rsid w:val="00057AE3"/>
    <w:rsid w:val="00057FE7"/>
    <w:rsid w:val="00060292"/>
    <w:rsid w:val="00060D9A"/>
    <w:rsid w:val="000613FD"/>
    <w:rsid w:val="00062106"/>
    <w:rsid w:val="000647BF"/>
    <w:rsid w:val="000676D7"/>
    <w:rsid w:val="000709CC"/>
    <w:rsid w:val="00071679"/>
    <w:rsid w:val="0007182E"/>
    <w:rsid w:val="00074C66"/>
    <w:rsid w:val="00076649"/>
    <w:rsid w:val="00077563"/>
    <w:rsid w:val="00077BFF"/>
    <w:rsid w:val="00083704"/>
    <w:rsid w:val="000855F2"/>
    <w:rsid w:val="0009282F"/>
    <w:rsid w:val="000928CE"/>
    <w:rsid w:val="00092B74"/>
    <w:rsid w:val="0009336A"/>
    <w:rsid w:val="0009378B"/>
    <w:rsid w:val="00094D8E"/>
    <w:rsid w:val="00095BC1"/>
    <w:rsid w:val="00095F49"/>
    <w:rsid w:val="00096276"/>
    <w:rsid w:val="00096A76"/>
    <w:rsid w:val="00096E36"/>
    <w:rsid w:val="00097A94"/>
    <w:rsid w:val="000A04CE"/>
    <w:rsid w:val="000A068D"/>
    <w:rsid w:val="000A26BF"/>
    <w:rsid w:val="000A2A28"/>
    <w:rsid w:val="000A3BC8"/>
    <w:rsid w:val="000A5719"/>
    <w:rsid w:val="000A605A"/>
    <w:rsid w:val="000A7E18"/>
    <w:rsid w:val="000A7F42"/>
    <w:rsid w:val="000B0D74"/>
    <w:rsid w:val="000B36B0"/>
    <w:rsid w:val="000B47B4"/>
    <w:rsid w:val="000B58DA"/>
    <w:rsid w:val="000B5DE9"/>
    <w:rsid w:val="000B6562"/>
    <w:rsid w:val="000B6B63"/>
    <w:rsid w:val="000B6E6D"/>
    <w:rsid w:val="000B7BEE"/>
    <w:rsid w:val="000C474E"/>
    <w:rsid w:val="000C6378"/>
    <w:rsid w:val="000C6C37"/>
    <w:rsid w:val="000C6EC7"/>
    <w:rsid w:val="000D020D"/>
    <w:rsid w:val="000D2524"/>
    <w:rsid w:val="000D2971"/>
    <w:rsid w:val="000D3BB0"/>
    <w:rsid w:val="000D4A93"/>
    <w:rsid w:val="000D5520"/>
    <w:rsid w:val="000D5D4D"/>
    <w:rsid w:val="000D64BE"/>
    <w:rsid w:val="000E0C40"/>
    <w:rsid w:val="000E2440"/>
    <w:rsid w:val="000E27F1"/>
    <w:rsid w:val="000E3182"/>
    <w:rsid w:val="000E42A1"/>
    <w:rsid w:val="000E44E7"/>
    <w:rsid w:val="000E7AEB"/>
    <w:rsid w:val="000F77E8"/>
    <w:rsid w:val="00100C8B"/>
    <w:rsid w:val="00100DF2"/>
    <w:rsid w:val="00101493"/>
    <w:rsid w:val="00102450"/>
    <w:rsid w:val="00104DB3"/>
    <w:rsid w:val="00105455"/>
    <w:rsid w:val="0010666D"/>
    <w:rsid w:val="00107E58"/>
    <w:rsid w:val="0011160B"/>
    <w:rsid w:val="00112423"/>
    <w:rsid w:val="00112940"/>
    <w:rsid w:val="00113B23"/>
    <w:rsid w:val="00113BB4"/>
    <w:rsid w:val="0011542B"/>
    <w:rsid w:val="0011586F"/>
    <w:rsid w:val="00117149"/>
    <w:rsid w:val="00120622"/>
    <w:rsid w:val="00124293"/>
    <w:rsid w:val="00124FFB"/>
    <w:rsid w:val="00125822"/>
    <w:rsid w:val="001277F7"/>
    <w:rsid w:val="00130AC7"/>
    <w:rsid w:val="001318BB"/>
    <w:rsid w:val="00131CBB"/>
    <w:rsid w:val="00132577"/>
    <w:rsid w:val="00132947"/>
    <w:rsid w:val="00134855"/>
    <w:rsid w:val="00135D00"/>
    <w:rsid w:val="00137B14"/>
    <w:rsid w:val="00140234"/>
    <w:rsid w:val="001402D0"/>
    <w:rsid w:val="00140643"/>
    <w:rsid w:val="00140E4A"/>
    <w:rsid w:val="00141479"/>
    <w:rsid w:val="00142ACA"/>
    <w:rsid w:val="001437C0"/>
    <w:rsid w:val="00144F90"/>
    <w:rsid w:val="00147057"/>
    <w:rsid w:val="00150361"/>
    <w:rsid w:val="00151BBF"/>
    <w:rsid w:val="00151E4C"/>
    <w:rsid w:val="00154419"/>
    <w:rsid w:val="00157FC2"/>
    <w:rsid w:val="00160288"/>
    <w:rsid w:val="00160E73"/>
    <w:rsid w:val="00166F98"/>
    <w:rsid w:val="001672E0"/>
    <w:rsid w:val="00170E25"/>
    <w:rsid w:val="00172188"/>
    <w:rsid w:val="001731C1"/>
    <w:rsid w:val="001744C3"/>
    <w:rsid w:val="00174C88"/>
    <w:rsid w:val="00174F51"/>
    <w:rsid w:val="001758B7"/>
    <w:rsid w:val="00181B24"/>
    <w:rsid w:val="00181B47"/>
    <w:rsid w:val="00182937"/>
    <w:rsid w:val="0018337C"/>
    <w:rsid w:val="0018371E"/>
    <w:rsid w:val="001840B0"/>
    <w:rsid w:val="001855F3"/>
    <w:rsid w:val="00192612"/>
    <w:rsid w:val="0019385C"/>
    <w:rsid w:val="00194E8D"/>
    <w:rsid w:val="00196063"/>
    <w:rsid w:val="00197851"/>
    <w:rsid w:val="001A24CC"/>
    <w:rsid w:val="001A4214"/>
    <w:rsid w:val="001A6388"/>
    <w:rsid w:val="001B0DF6"/>
    <w:rsid w:val="001B2E2A"/>
    <w:rsid w:val="001B353C"/>
    <w:rsid w:val="001B368D"/>
    <w:rsid w:val="001B3F4E"/>
    <w:rsid w:val="001B47B7"/>
    <w:rsid w:val="001B5A13"/>
    <w:rsid w:val="001B5D8E"/>
    <w:rsid w:val="001B675F"/>
    <w:rsid w:val="001B70DA"/>
    <w:rsid w:val="001B79DA"/>
    <w:rsid w:val="001C65EA"/>
    <w:rsid w:val="001C75FA"/>
    <w:rsid w:val="001D01D8"/>
    <w:rsid w:val="001D3393"/>
    <w:rsid w:val="001D3790"/>
    <w:rsid w:val="001D5311"/>
    <w:rsid w:val="001D6CF5"/>
    <w:rsid w:val="001E13A8"/>
    <w:rsid w:val="001E1DCB"/>
    <w:rsid w:val="001E496F"/>
    <w:rsid w:val="001E781E"/>
    <w:rsid w:val="001F093B"/>
    <w:rsid w:val="001F11A6"/>
    <w:rsid w:val="001F262B"/>
    <w:rsid w:val="001F3E39"/>
    <w:rsid w:val="001F4B3F"/>
    <w:rsid w:val="001F6DF1"/>
    <w:rsid w:val="001F74D2"/>
    <w:rsid w:val="002001C4"/>
    <w:rsid w:val="002006E6"/>
    <w:rsid w:val="002013C0"/>
    <w:rsid w:val="002021FA"/>
    <w:rsid w:val="00204E3E"/>
    <w:rsid w:val="002056AC"/>
    <w:rsid w:val="00205850"/>
    <w:rsid w:val="0020667D"/>
    <w:rsid w:val="00206B08"/>
    <w:rsid w:val="00206C74"/>
    <w:rsid w:val="00210C42"/>
    <w:rsid w:val="0021161F"/>
    <w:rsid w:val="00211B74"/>
    <w:rsid w:val="002141E3"/>
    <w:rsid w:val="00214931"/>
    <w:rsid w:val="00215CA5"/>
    <w:rsid w:val="0022222C"/>
    <w:rsid w:val="0022283A"/>
    <w:rsid w:val="00224A11"/>
    <w:rsid w:val="002271B3"/>
    <w:rsid w:val="00227F1F"/>
    <w:rsid w:val="00231728"/>
    <w:rsid w:val="002317ED"/>
    <w:rsid w:val="0024163A"/>
    <w:rsid w:val="00243401"/>
    <w:rsid w:val="00244777"/>
    <w:rsid w:val="00245F0F"/>
    <w:rsid w:val="002469FF"/>
    <w:rsid w:val="0025271F"/>
    <w:rsid w:val="002537F9"/>
    <w:rsid w:val="00254096"/>
    <w:rsid w:val="00254228"/>
    <w:rsid w:val="00254650"/>
    <w:rsid w:val="00255656"/>
    <w:rsid w:val="00257771"/>
    <w:rsid w:val="00257D43"/>
    <w:rsid w:val="0026066B"/>
    <w:rsid w:val="00260E9F"/>
    <w:rsid w:val="00261716"/>
    <w:rsid w:val="002625BB"/>
    <w:rsid w:val="00264492"/>
    <w:rsid w:val="00264A24"/>
    <w:rsid w:val="00264AD7"/>
    <w:rsid w:val="002671C1"/>
    <w:rsid w:val="0026790E"/>
    <w:rsid w:val="00270FDB"/>
    <w:rsid w:val="00271762"/>
    <w:rsid w:val="0027284A"/>
    <w:rsid w:val="00273233"/>
    <w:rsid w:val="00280FD6"/>
    <w:rsid w:val="002810F8"/>
    <w:rsid w:val="0028110C"/>
    <w:rsid w:val="0028518F"/>
    <w:rsid w:val="0028628D"/>
    <w:rsid w:val="00286C6E"/>
    <w:rsid w:val="0028769F"/>
    <w:rsid w:val="00291275"/>
    <w:rsid w:val="00293279"/>
    <w:rsid w:val="0029542B"/>
    <w:rsid w:val="00296DCC"/>
    <w:rsid w:val="00297448"/>
    <w:rsid w:val="00297EB8"/>
    <w:rsid w:val="002A0147"/>
    <w:rsid w:val="002A42BE"/>
    <w:rsid w:val="002A54AE"/>
    <w:rsid w:val="002A561B"/>
    <w:rsid w:val="002A5CFA"/>
    <w:rsid w:val="002B2AFB"/>
    <w:rsid w:val="002B4789"/>
    <w:rsid w:val="002B59F9"/>
    <w:rsid w:val="002B6D52"/>
    <w:rsid w:val="002B758C"/>
    <w:rsid w:val="002C09FF"/>
    <w:rsid w:val="002C0B0F"/>
    <w:rsid w:val="002C7F3F"/>
    <w:rsid w:val="002D0CDA"/>
    <w:rsid w:val="002D1D2E"/>
    <w:rsid w:val="002D2F84"/>
    <w:rsid w:val="002D3CE6"/>
    <w:rsid w:val="002D575B"/>
    <w:rsid w:val="002D58E6"/>
    <w:rsid w:val="002D72D0"/>
    <w:rsid w:val="002E0030"/>
    <w:rsid w:val="002E0380"/>
    <w:rsid w:val="002E0A73"/>
    <w:rsid w:val="002E367E"/>
    <w:rsid w:val="002E40B3"/>
    <w:rsid w:val="002E4656"/>
    <w:rsid w:val="002E4B44"/>
    <w:rsid w:val="002E6354"/>
    <w:rsid w:val="002E6F62"/>
    <w:rsid w:val="002F1402"/>
    <w:rsid w:val="002F1765"/>
    <w:rsid w:val="002F1BEB"/>
    <w:rsid w:val="002F1D2B"/>
    <w:rsid w:val="002F50E1"/>
    <w:rsid w:val="002F57E0"/>
    <w:rsid w:val="002F67D4"/>
    <w:rsid w:val="002F6A78"/>
    <w:rsid w:val="002F7A7E"/>
    <w:rsid w:val="002F7E94"/>
    <w:rsid w:val="00300434"/>
    <w:rsid w:val="00300A56"/>
    <w:rsid w:val="003025DB"/>
    <w:rsid w:val="00304C98"/>
    <w:rsid w:val="00310620"/>
    <w:rsid w:val="0031070A"/>
    <w:rsid w:val="0031078C"/>
    <w:rsid w:val="00310D56"/>
    <w:rsid w:val="003113CD"/>
    <w:rsid w:val="0031160A"/>
    <w:rsid w:val="003118E3"/>
    <w:rsid w:val="0031293F"/>
    <w:rsid w:val="003137D7"/>
    <w:rsid w:val="003145AE"/>
    <w:rsid w:val="0031464C"/>
    <w:rsid w:val="0031507E"/>
    <w:rsid w:val="003160AD"/>
    <w:rsid w:val="003160F3"/>
    <w:rsid w:val="00316A35"/>
    <w:rsid w:val="003228A5"/>
    <w:rsid w:val="0032368E"/>
    <w:rsid w:val="0032509D"/>
    <w:rsid w:val="00333734"/>
    <w:rsid w:val="00334409"/>
    <w:rsid w:val="00334744"/>
    <w:rsid w:val="00335C7E"/>
    <w:rsid w:val="00341A8A"/>
    <w:rsid w:val="00342388"/>
    <w:rsid w:val="00344047"/>
    <w:rsid w:val="00344887"/>
    <w:rsid w:val="00345186"/>
    <w:rsid w:val="00345EBE"/>
    <w:rsid w:val="00345FF1"/>
    <w:rsid w:val="00346784"/>
    <w:rsid w:val="0034758B"/>
    <w:rsid w:val="003506EE"/>
    <w:rsid w:val="00352E36"/>
    <w:rsid w:val="003578B0"/>
    <w:rsid w:val="00360408"/>
    <w:rsid w:val="00360FEF"/>
    <w:rsid w:val="00361076"/>
    <w:rsid w:val="0036126C"/>
    <w:rsid w:val="003637C4"/>
    <w:rsid w:val="00365C8F"/>
    <w:rsid w:val="00365FE7"/>
    <w:rsid w:val="003700A7"/>
    <w:rsid w:val="00371BC6"/>
    <w:rsid w:val="00371C2A"/>
    <w:rsid w:val="00372C18"/>
    <w:rsid w:val="00373EFD"/>
    <w:rsid w:val="00374A91"/>
    <w:rsid w:val="003753F5"/>
    <w:rsid w:val="003757B6"/>
    <w:rsid w:val="003757F1"/>
    <w:rsid w:val="0037582F"/>
    <w:rsid w:val="0037623A"/>
    <w:rsid w:val="00377390"/>
    <w:rsid w:val="003810F3"/>
    <w:rsid w:val="003813EB"/>
    <w:rsid w:val="00382885"/>
    <w:rsid w:val="00382DEA"/>
    <w:rsid w:val="003854E7"/>
    <w:rsid w:val="003955AC"/>
    <w:rsid w:val="00396179"/>
    <w:rsid w:val="00397EFC"/>
    <w:rsid w:val="003A0DED"/>
    <w:rsid w:val="003A1802"/>
    <w:rsid w:val="003A1C2A"/>
    <w:rsid w:val="003A2356"/>
    <w:rsid w:val="003A259C"/>
    <w:rsid w:val="003A2E0B"/>
    <w:rsid w:val="003A2F4B"/>
    <w:rsid w:val="003A3AAF"/>
    <w:rsid w:val="003A3E6C"/>
    <w:rsid w:val="003A4270"/>
    <w:rsid w:val="003A5046"/>
    <w:rsid w:val="003A6798"/>
    <w:rsid w:val="003A6AFB"/>
    <w:rsid w:val="003B10E7"/>
    <w:rsid w:val="003B1C8F"/>
    <w:rsid w:val="003B3ABE"/>
    <w:rsid w:val="003B4075"/>
    <w:rsid w:val="003B4EB6"/>
    <w:rsid w:val="003B7832"/>
    <w:rsid w:val="003B7B1B"/>
    <w:rsid w:val="003C0024"/>
    <w:rsid w:val="003C0BB8"/>
    <w:rsid w:val="003C2AE5"/>
    <w:rsid w:val="003C5444"/>
    <w:rsid w:val="003C5622"/>
    <w:rsid w:val="003C5A06"/>
    <w:rsid w:val="003C69C1"/>
    <w:rsid w:val="003C7B4D"/>
    <w:rsid w:val="003D2216"/>
    <w:rsid w:val="003D2B00"/>
    <w:rsid w:val="003D36CE"/>
    <w:rsid w:val="003D4693"/>
    <w:rsid w:val="003D5542"/>
    <w:rsid w:val="003D5C23"/>
    <w:rsid w:val="003D5E4D"/>
    <w:rsid w:val="003D5F7A"/>
    <w:rsid w:val="003D6EE1"/>
    <w:rsid w:val="003D6FDC"/>
    <w:rsid w:val="003E10D8"/>
    <w:rsid w:val="003E2D84"/>
    <w:rsid w:val="003E35CE"/>
    <w:rsid w:val="003E360B"/>
    <w:rsid w:val="003E3823"/>
    <w:rsid w:val="003E4936"/>
    <w:rsid w:val="003E4F47"/>
    <w:rsid w:val="003E536A"/>
    <w:rsid w:val="003E53CE"/>
    <w:rsid w:val="003E5798"/>
    <w:rsid w:val="003E5A86"/>
    <w:rsid w:val="003E6363"/>
    <w:rsid w:val="003E6B0B"/>
    <w:rsid w:val="003F0133"/>
    <w:rsid w:val="003F1CBC"/>
    <w:rsid w:val="003F2B3A"/>
    <w:rsid w:val="003F2BAC"/>
    <w:rsid w:val="003F3555"/>
    <w:rsid w:val="003F3ADF"/>
    <w:rsid w:val="003F5F78"/>
    <w:rsid w:val="003F6372"/>
    <w:rsid w:val="003F6712"/>
    <w:rsid w:val="003F708E"/>
    <w:rsid w:val="00400E24"/>
    <w:rsid w:val="00401343"/>
    <w:rsid w:val="00401BCF"/>
    <w:rsid w:val="00403175"/>
    <w:rsid w:val="00405DE6"/>
    <w:rsid w:val="004127BF"/>
    <w:rsid w:val="00412806"/>
    <w:rsid w:val="004131BE"/>
    <w:rsid w:val="00415272"/>
    <w:rsid w:val="004157C5"/>
    <w:rsid w:val="00415C00"/>
    <w:rsid w:val="00415F79"/>
    <w:rsid w:val="00416978"/>
    <w:rsid w:val="004201EB"/>
    <w:rsid w:val="004209E7"/>
    <w:rsid w:val="00421FF0"/>
    <w:rsid w:val="00424A09"/>
    <w:rsid w:val="00424B2F"/>
    <w:rsid w:val="00437AB7"/>
    <w:rsid w:val="00437D51"/>
    <w:rsid w:val="00437EA4"/>
    <w:rsid w:val="00440EEB"/>
    <w:rsid w:val="00445F92"/>
    <w:rsid w:val="00447D04"/>
    <w:rsid w:val="0045022F"/>
    <w:rsid w:val="0045054F"/>
    <w:rsid w:val="00451283"/>
    <w:rsid w:val="0045143D"/>
    <w:rsid w:val="004519BE"/>
    <w:rsid w:val="00453240"/>
    <w:rsid w:val="00454996"/>
    <w:rsid w:val="00462B6C"/>
    <w:rsid w:val="004701CD"/>
    <w:rsid w:val="00470CA4"/>
    <w:rsid w:val="00471105"/>
    <w:rsid w:val="00474606"/>
    <w:rsid w:val="00475A63"/>
    <w:rsid w:val="00475D53"/>
    <w:rsid w:val="00475DCB"/>
    <w:rsid w:val="00477543"/>
    <w:rsid w:val="00477A60"/>
    <w:rsid w:val="00477D1F"/>
    <w:rsid w:val="00480CD0"/>
    <w:rsid w:val="00481612"/>
    <w:rsid w:val="0048581B"/>
    <w:rsid w:val="00485C60"/>
    <w:rsid w:val="00486508"/>
    <w:rsid w:val="00486949"/>
    <w:rsid w:val="004869AC"/>
    <w:rsid w:val="004875AF"/>
    <w:rsid w:val="00491174"/>
    <w:rsid w:val="00492EFA"/>
    <w:rsid w:val="0049320B"/>
    <w:rsid w:val="00493866"/>
    <w:rsid w:val="00493FFE"/>
    <w:rsid w:val="00495238"/>
    <w:rsid w:val="00495891"/>
    <w:rsid w:val="004973F1"/>
    <w:rsid w:val="00497B58"/>
    <w:rsid w:val="00497BB9"/>
    <w:rsid w:val="004A1828"/>
    <w:rsid w:val="004A2BE4"/>
    <w:rsid w:val="004A2CA9"/>
    <w:rsid w:val="004A2CB7"/>
    <w:rsid w:val="004B1DB4"/>
    <w:rsid w:val="004B2ED3"/>
    <w:rsid w:val="004B3A86"/>
    <w:rsid w:val="004B76E7"/>
    <w:rsid w:val="004C0BBA"/>
    <w:rsid w:val="004C1B0E"/>
    <w:rsid w:val="004C4F02"/>
    <w:rsid w:val="004C5202"/>
    <w:rsid w:val="004C5B81"/>
    <w:rsid w:val="004D151B"/>
    <w:rsid w:val="004D191A"/>
    <w:rsid w:val="004D1EC9"/>
    <w:rsid w:val="004D2D94"/>
    <w:rsid w:val="004D3D48"/>
    <w:rsid w:val="004D4704"/>
    <w:rsid w:val="004D519E"/>
    <w:rsid w:val="004D62AC"/>
    <w:rsid w:val="004D6D6C"/>
    <w:rsid w:val="004D7FA6"/>
    <w:rsid w:val="004E22AA"/>
    <w:rsid w:val="004E2305"/>
    <w:rsid w:val="004E404C"/>
    <w:rsid w:val="004E49AF"/>
    <w:rsid w:val="004E5F7B"/>
    <w:rsid w:val="004E64C6"/>
    <w:rsid w:val="004E6750"/>
    <w:rsid w:val="004E6A5D"/>
    <w:rsid w:val="004E7226"/>
    <w:rsid w:val="004E7D6D"/>
    <w:rsid w:val="004F14BA"/>
    <w:rsid w:val="004F16AA"/>
    <w:rsid w:val="004F1715"/>
    <w:rsid w:val="004F3B28"/>
    <w:rsid w:val="004F5E45"/>
    <w:rsid w:val="004F6600"/>
    <w:rsid w:val="004F6D15"/>
    <w:rsid w:val="004F7662"/>
    <w:rsid w:val="004F7C0B"/>
    <w:rsid w:val="00501E2C"/>
    <w:rsid w:val="00502C4F"/>
    <w:rsid w:val="005034ED"/>
    <w:rsid w:val="00504DF3"/>
    <w:rsid w:val="00504F0B"/>
    <w:rsid w:val="005064B8"/>
    <w:rsid w:val="005074AB"/>
    <w:rsid w:val="00512387"/>
    <w:rsid w:val="005143F3"/>
    <w:rsid w:val="00515FC9"/>
    <w:rsid w:val="00516097"/>
    <w:rsid w:val="00517A1B"/>
    <w:rsid w:val="00517A1C"/>
    <w:rsid w:val="00520312"/>
    <w:rsid w:val="00521B6A"/>
    <w:rsid w:val="005228AE"/>
    <w:rsid w:val="00522F8B"/>
    <w:rsid w:val="00523CB1"/>
    <w:rsid w:val="00524B40"/>
    <w:rsid w:val="0052599F"/>
    <w:rsid w:val="00525AF3"/>
    <w:rsid w:val="005301E9"/>
    <w:rsid w:val="00530354"/>
    <w:rsid w:val="0053157E"/>
    <w:rsid w:val="00531726"/>
    <w:rsid w:val="00531F9C"/>
    <w:rsid w:val="00533DFC"/>
    <w:rsid w:val="0053570D"/>
    <w:rsid w:val="005357D8"/>
    <w:rsid w:val="005363CB"/>
    <w:rsid w:val="005364E7"/>
    <w:rsid w:val="00536719"/>
    <w:rsid w:val="00536806"/>
    <w:rsid w:val="00536928"/>
    <w:rsid w:val="00537C37"/>
    <w:rsid w:val="005401FB"/>
    <w:rsid w:val="0054095B"/>
    <w:rsid w:val="0054287E"/>
    <w:rsid w:val="00542A93"/>
    <w:rsid w:val="00542EC9"/>
    <w:rsid w:val="0054382F"/>
    <w:rsid w:val="00544104"/>
    <w:rsid w:val="0054697E"/>
    <w:rsid w:val="0055180C"/>
    <w:rsid w:val="00552E74"/>
    <w:rsid w:val="00554A20"/>
    <w:rsid w:val="00555173"/>
    <w:rsid w:val="005557DB"/>
    <w:rsid w:val="00555F8F"/>
    <w:rsid w:val="00557C78"/>
    <w:rsid w:val="005608AC"/>
    <w:rsid w:val="005609EE"/>
    <w:rsid w:val="005618B1"/>
    <w:rsid w:val="00561D17"/>
    <w:rsid w:val="00566177"/>
    <w:rsid w:val="00570058"/>
    <w:rsid w:val="00574A1A"/>
    <w:rsid w:val="00575AEF"/>
    <w:rsid w:val="0057616E"/>
    <w:rsid w:val="005770D0"/>
    <w:rsid w:val="00580B20"/>
    <w:rsid w:val="00582178"/>
    <w:rsid w:val="00582CF1"/>
    <w:rsid w:val="00583396"/>
    <w:rsid w:val="0058358B"/>
    <w:rsid w:val="0058372B"/>
    <w:rsid w:val="00584E49"/>
    <w:rsid w:val="0058656E"/>
    <w:rsid w:val="00587B44"/>
    <w:rsid w:val="00592035"/>
    <w:rsid w:val="0059237A"/>
    <w:rsid w:val="00592BAB"/>
    <w:rsid w:val="00592DF7"/>
    <w:rsid w:val="0059304E"/>
    <w:rsid w:val="00594308"/>
    <w:rsid w:val="00594546"/>
    <w:rsid w:val="005948FF"/>
    <w:rsid w:val="00594C1F"/>
    <w:rsid w:val="00596C1C"/>
    <w:rsid w:val="005A008D"/>
    <w:rsid w:val="005A1624"/>
    <w:rsid w:val="005A639C"/>
    <w:rsid w:val="005A7FF4"/>
    <w:rsid w:val="005B0018"/>
    <w:rsid w:val="005B3504"/>
    <w:rsid w:val="005B6386"/>
    <w:rsid w:val="005B6468"/>
    <w:rsid w:val="005B6DE3"/>
    <w:rsid w:val="005B754D"/>
    <w:rsid w:val="005B7991"/>
    <w:rsid w:val="005C03B9"/>
    <w:rsid w:val="005C0900"/>
    <w:rsid w:val="005C1A86"/>
    <w:rsid w:val="005C1FFF"/>
    <w:rsid w:val="005C2687"/>
    <w:rsid w:val="005C30E7"/>
    <w:rsid w:val="005C4014"/>
    <w:rsid w:val="005C7107"/>
    <w:rsid w:val="005C744C"/>
    <w:rsid w:val="005D162A"/>
    <w:rsid w:val="005D2259"/>
    <w:rsid w:val="005D3B79"/>
    <w:rsid w:val="005D5736"/>
    <w:rsid w:val="005D67B2"/>
    <w:rsid w:val="005D6E1C"/>
    <w:rsid w:val="005E38BA"/>
    <w:rsid w:val="005E62F1"/>
    <w:rsid w:val="005F047C"/>
    <w:rsid w:val="005F1005"/>
    <w:rsid w:val="005F10A2"/>
    <w:rsid w:val="005F10C7"/>
    <w:rsid w:val="005F375F"/>
    <w:rsid w:val="005F4DAB"/>
    <w:rsid w:val="005F53D0"/>
    <w:rsid w:val="005F562E"/>
    <w:rsid w:val="005F6221"/>
    <w:rsid w:val="006010E8"/>
    <w:rsid w:val="00601108"/>
    <w:rsid w:val="006015BE"/>
    <w:rsid w:val="00601CC9"/>
    <w:rsid w:val="00601F8B"/>
    <w:rsid w:val="00601FDF"/>
    <w:rsid w:val="006023E7"/>
    <w:rsid w:val="00602471"/>
    <w:rsid w:val="0060605E"/>
    <w:rsid w:val="00610E46"/>
    <w:rsid w:val="00612042"/>
    <w:rsid w:val="00612309"/>
    <w:rsid w:val="006139E3"/>
    <w:rsid w:val="0061410A"/>
    <w:rsid w:val="006156C4"/>
    <w:rsid w:val="00616113"/>
    <w:rsid w:val="00616B5F"/>
    <w:rsid w:val="00617F7F"/>
    <w:rsid w:val="0062056F"/>
    <w:rsid w:val="00620D17"/>
    <w:rsid w:val="0062278F"/>
    <w:rsid w:val="00625973"/>
    <w:rsid w:val="006266C1"/>
    <w:rsid w:val="00626A8D"/>
    <w:rsid w:val="00626ED1"/>
    <w:rsid w:val="006300F3"/>
    <w:rsid w:val="006309BF"/>
    <w:rsid w:val="00633013"/>
    <w:rsid w:val="0063354B"/>
    <w:rsid w:val="00634F64"/>
    <w:rsid w:val="006355B2"/>
    <w:rsid w:val="006363BA"/>
    <w:rsid w:val="006370CB"/>
    <w:rsid w:val="006373AD"/>
    <w:rsid w:val="006374BF"/>
    <w:rsid w:val="006378CE"/>
    <w:rsid w:val="006408FE"/>
    <w:rsid w:val="00640E91"/>
    <w:rsid w:val="00640F09"/>
    <w:rsid w:val="00640F6A"/>
    <w:rsid w:val="00641642"/>
    <w:rsid w:val="00641913"/>
    <w:rsid w:val="00641F6C"/>
    <w:rsid w:val="006424B7"/>
    <w:rsid w:val="0064296D"/>
    <w:rsid w:val="00644D2E"/>
    <w:rsid w:val="00644F1F"/>
    <w:rsid w:val="006450F3"/>
    <w:rsid w:val="0064518E"/>
    <w:rsid w:val="0064669A"/>
    <w:rsid w:val="0064669D"/>
    <w:rsid w:val="00654020"/>
    <w:rsid w:val="006567D5"/>
    <w:rsid w:val="00660D77"/>
    <w:rsid w:val="006612D2"/>
    <w:rsid w:val="00661D7D"/>
    <w:rsid w:val="00661E90"/>
    <w:rsid w:val="00663A21"/>
    <w:rsid w:val="0066456E"/>
    <w:rsid w:val="006645FE"/>
    <w:rsid w:val="00664C74"/>
    <w:rsid w:val="006651CA"/>
    <w:rsid w:val="00666BE5"/>
    <w:rsid w:val="0067035D"/>
    <w:rsid w:val="006711CC"/>
    <w:rsid w:val="006716A3"/>
    <w:rsid w:val="00675DE3"/>
    <w:rsid w:val="006777B0"/>
    <w:rsid w:val="00680B18"/>
    <w:rsid w:val="00681152"/>
    <w:rsid w:val="006812B1"/>
    <w:rsid w:val="006814DD"/>
    <w:rsid w:val="00681FD6"/>
    <w:rsid w:val="00682438"/>
    <w:rsid w:val="00682D9E"/>
    <w:rsid w:val="00684BE8"/>
    <w:rsid w:val="006854F1"/>
    <w:rsid w:val="00685664"/>
    <w:rsid w:val="00687BB6"/>
    <w:rsid w:val="0069116C"/>
    <w:rsid w:val="0069173C"/>
    <w:rsid w:val="006918DE"/>
    <w:rsid w:val="00691E32"/>
    <w:rsid w:val="00693D29"/>
    <w:rsid w:val="006950A4"/>
    <w:rsid w:val="006A0808"/>
    <w:rsid w:val="006A0A59"/>
    <w:rsid w:val="006A3FBD"/>
    <w:rsid w:val="006A4E87"/>
    <w:rsid w:val="006A618C"/>
    <w:rsid w:val="006A7745"/>
    <w:rsid w:val="006B1A9A"/>
    <w:rsid w:val="006B3118"/>
    <w:rsid w:val="006B371D"/>
    <w:rsid w:val="006B48EC"/>
    <w:rsid w:val="006B4CEC"/>
    <w:rsid w:val="006B6F66"/>
    <w:rsid w:val="006B75F9"/>
    <w:rsid w:val="006C0219"/>
    <w:rsid w:val="006C0891"/>
    <w:rsid w:val="006C35FC"/>
    <w:rsid w:val="006C4185"/>
    <w:rsid w:val="006C4AF0"/>
    <w:rsid w:val="006C501B"/>
    <w:rsid w:val="006C60BC"/>
    <w:rsid w:val="006C6F16"/>
    <w:rsid w:val="006C7F41"/>
    <w:rsid w:val="006D03F7"/>
    <w:rsid w:val="006D0C8E"/>
    <w:rsid w:val="006D3073"/>
    <w:rsid w:val="006D64CF"/>
    <w:rsid w:val="006D660C"/>
    <w:rsid w:val="006E0DA5"/>
    <w:rsid w:val="006E0E7E"/>
    <w:rsid w:val="006E107A"/>
    <w:rsid w:val="006E13F3"/>
    <w:rsid w:val="006E15E3"/>
    <w:rsid w:val="006E19F1"/>
    <w:rsid w:val="006E3D1B"/>
    <w:rsid w:val="006E5549"/>
    <w:rsid w:val="006E5844"/>
    <w:rsid w:val="006E60CC"/>
    <w:rsid w:val="006E6A98"/>
    <w:rsid w:val="006F348C"/>
    <w:rsid w:val="006F4555"/>
    <w:rsid w:val="006F5CDB"/>
    <w:rsid w:val="00702456"/>
    <w:rsid w:val="00702572"/>
    <w:rsid w:val="00702BF5"/>
    <w:rsid w:val="00705412"/>
    <w:rsid w:val="00705792"/>
    <w:rsid w:val="007057BC"/>
    <w:rsid w:val="00706D1F"/>
    <w:rsid w:val="00707C9A"/>
    <w:rsid w:val="00710465"/>
    <w:rsid w:val="007110D5"/>
    <w:rsid w:val="00711355"/>
    <w:rsid w:val="00711878"/>
    <w:rsid w:val="00711C88"/>
    <w:rsid w:val="0071214A"/>
    <w:rsid w:val="00714422"/>
    <w:rsid w:val="007152FD"/>
    <w:rsid w:val="007153B4"/>
    <w:rsid w:val="007167B4"/>
    <w:rsid w:val="00716C48"/>
    <w:rsid w:val="007205A6"/>
    <w:rsid w:val="007208DC"/>
    <w:rsid w:val="00720AB5"/>
    <w:rsid w:val="00721CD8"/>
    <w:rsid w:val="00722907"/>
    <w:rsid w:val="0072354F"/>
    <w:rsid w:val="00723D13"/>
    <w:rsid w:val="00723EFF"/>
    <w:rsid w:val="00725349"/>
    <w:rsid w:val="007253E2"/>
    <w:rsid w:val="00725D40"/>
    <w:rsid w:val="007260BB"/>
    <w:rsid w:val="00726F4C"/>
    <w:rsid w:val="0072744C"/>
    <w:rsid w:val="007332F3"/>
    <w:rsid w:val="00736CE0"/>
    <w:rsid w:val="0074283A"/>
    <w:rsid w:val="00743505"/>
    <w:rsid w:val="0074457D"/>
    <w:rsid w:val="007448BD"/>
    <w:rsid w:val="00745AC4"/>
    <w:rsid w:val="00745B5A"/>
    <w:rsid w:val="00745F4C"/>
    <w:rsid w:val="00751C0B"/>
    <w:rsid w:val="00752D72"/>
    <w:rsid w:val="0075301E"/>
    <w:rsid w:val="00753E49"/>
    <w:rsid w:val="00755BAF"/>
    <w:rsid w:val="00756006"/>
    <w:rsid w:val="00756319"/>
    <w:rsid w:val="00760754"/>
    <w:rsid w:val="0076105A"/>
    <w:rsid w:val="00761BBA"/>
    <w:rsid w:val="00762373"/>
    <w:rsid w:val="00762932"/>
    <w:rsid w:val="00763FC9"/>
    <w:rsid w:val="007659A0"/>
    <w:rsid w:val="00765CD7"/>
    <w:rsid w:val="007668A4"/>
    <w:rsid w:val="0076695B"/>
    <w:rsid w:val="007673CF"/>
    <w:rsid w:val="00767A7B"/>
    <w:rsid w:val="00771632"/>
    <w:rsid w:val="0077184A"/>
    <w:rsid w:val="0077196F"/>
    <w:rsid w:val="00772A9A"/>
    <w:rsid w:val="00773F33"/>
    <w:rsid w:val="00773FFB"/>
    <w:rsid w:val="00774F38"/>
    <w:rsid w:val="0077573E"/>
    <w:rsid w:val="00775BD0"/>
    <w:rsid w:val="00775D38"/>
    <w:rsid w:val="007771A6"/>
    <w:rsid w:val="007775A6"/>
    <w:rsid w:val="0078214C"/>
    <w:rsid w:val="00782DDD"/>
    <w:rsid w:val="007832D0"/>
    <w:rsid w:val="007849D2"/>
    <w:rsid w:val="007850A1"/>
    <w:rsid w:val="0078602B"/>
    <w:rsid w:val="007864D6"/>
    <w:rsid w:val="00791787"/>
    <w:rsid w:val="007933BE"/>
    <w:rsid w:val="0079407A"/>
    <w:rsid w:val="007948EA"/>
    <w:rsid w:val="0079540F"/>
    <w:rsid w:val="00797BD6"/>
    <w:rsid w:val="007A0267"/>
    <w:rsid w:val="007A0874"/>
    <w:rsid w:val="007A1B43"/>
    <w:rsid w:val="007A2A06"/>
    <w:rsid w:val="007A5E0F"/>
    <w:rsid w:val="007A5FC8"/>
    <w:rsid w:val="007B1770"/>
    <w:rsid w:val="007B461D"/>
    <w:rsid w:val="007B4F88"/>
    <w:rsid w:val="007B512D"/>
    <w:rsid w:val="007B5E5E"/>
    <w:rsid w:val="007B630D"/>
    <w:rsid w:val="007B6AE6"/>
    <w:rsid w:val="007B7EB3"/>
    <w:rsid w:val="007C0701"/>
    <w:rsid w:val="007C4BA9"/>
    <w:rsid w:val="007C4EA9"/>
    <w:rsid w:val="007C6209"/>
    <w:rsid w:val="007C6CBF"/>
    <w:rsid w:val="007C720E"/>
    <w:rsid w:val="007C76F3"/>
    <w:rsid w:val="007D189B"/>
    <w:rsid w:val="007D218D"/>
    <w:rsid w:val="007D3960"/>
    <w:rsid w:val="007D3A26"/>
    <w:rsid w:val="007D3B91"/>
    <w:rsid w:val="007D40D4"/>
    <w:rsid w:val="007D47D2"/>
    <w:rsid w:val="007D511C"/>
    <w:rsid w:val="007D5157"/>
    <w:rsid w:val="007D6B1A"/>
    <w:rsid w:val="007D7C32"/>
    <w:rsid w:val="007E118E"/>
    <w:rsid w:val="007E175B"/>
    <w:rsid w:val="007E2AE6"/>
    <w:rsid w:val="007E2BA1"/>
    <w:rsid w:val="007E3FD5"/>
    <w:rsid w:val="007E6210"/>
    <w:rsid w:val="007E75B2"/>
    <w:rsid w:val="007E7873"/>
    <w:rsid w:val="007F04C7"/>
    <w:rsid w:val="007F1025"/>
    <w:rsid w:val="007F1EAC"/>
    <w:rsid w:val="007F4C4A"/>
    <w:rsid w:val="007F7288"/>
    <w:rsid w:val="007F7DC3"/>
    <w:rsid w:val="00800452"/>
    <w:rsid w:val="00803505"/>
    <w:rsid w:val="00803BA7"/>
    <w:rsid w:val="00803F7C"/>
    <w:rsid w:val="00803F83"/>
    <w:rsid w:val="00805E26"/>
    <w:rsid w:val="0080752A"/>
    <w:rsid w:val="00811D68"/>
    <w:rsid w:val="00813944"/>
    <w:rsid w:val="00815258"/>
    <w:rsid w:val="00815419"/>
    <w:rsid w:val="00815986"/>
    <w:rsid w:val="008160C8"/>
    <w:rsid w:val="0082147A"/>
    <w:rsid w:val="00822247"/>
    <w:rsid w:val="00822998"/>
    <w:rsid w:val="00822B3A"/>
    <w:rsid w:val="0082415B"/>
    <w:rsid w:val="00824240"/>
    <w:rsid w:val="008246CC"/>
    <w:rsid w:val="0082588F"/>
    <w:rsid w:val="00825E64"/>
    <w:rsid w:val="008273B7"/>
    <w:rsid w:val="0083002D"/>
    <w:rsid w:val="00832ACE"/>
    <w:rsid w:val="00833EF7"/>
    <w:rsid w:val="00840A21"/>
    <w:rsid w:val="00842BD7"/>
    <w:rsid w:val="00843405"/>
    <w:rsid w:val="00845127"/>
    <w:rsid w:val="008463DA"/>
    <w:rsid w:val="00847F4B"/>
    <w:rsid w:val="00850E24"/>
    <w:rsid w:val="00852A63"/>
    <w:rsid w:val="00853B38"/>
    <w:rsid w:val="00853BC8"/>
    <w:rsid w:val="00854BE1"/>
    <w:rsid w:val="00854CA8"/>
    <w:rsid w:val="008550A8"/>
    <w:rsid w:val="00855328"/>
    <w:rsid w:val="00857208"/>
    <w:rsid w:val="00860287"/>
    <w:rsid w:val="008608C2"/>
    <w:rsid w:val="00861939"/>
    <w:rsid w:val="00861FAF"/>
    <w:rsid w:val="00863AC4"/>
    <w:rsid w:val="00863ACA"/>
    <w:rsid w:val="00865F35"/>
    <w:rsid w:val="00867050"/>
    <w:rsid w:val="00871964"/>
    <w:rsid w:val="00872763"/>
    <w:rsid w:val="00873061"/>
    <w:rsid w:val="00873C36"/>
    <w:rsid w:val="00875731"/>
    <w:rsid w:val="00877240"/>
    <w:rsid w:val="008772B3"/>
    <w:rsid w:val="00877B62"/>
    <w:rsid w:val="00877DB5"/>
    <w:rsid w:val="008804CD"/>
    <w:rsid w:val="0088200D"/>
    <w:rsid w:val="00882417"/>
    <w:rsid w:val="00882769"/>
    <w:rsid w:val="008843E3"/>
    <w:rsid w:val="00893F87"/>
    <w:rsid w:val="008945F8"/>
    <w:rsid w:val="00894FF6"/>
    <w:rsid w:val="00896F6E"/>
    <w:rsid w:val="008977E2"/>
    <w:rsid w:val="008A1764"/>
    <w:rsid w:val="008A1D23"/>
    <w:rsid w:val="008A32C2"/>
    <w:rsid w:val="008A3523"/>
    <w:rsid w:val="008A6C5A"/>
    <w:rsid w:val="008A748A"/>
    <w:rsid w:val="008B1402"/>
    <w:rsid w:val="008B1D06"/>
    <w:rsid w:val="008B1D4A"/>
    <w:rsid w:val="008B21BA"/>
    <w:rsid w:val="008B21D1"/>
    <w:rsid w:val="008B67E7"/>
    <w:rsid w:val="008B7622"/>
    <w:rsid w:val="008C10DA"/>
    <w:rsid w:val="008C26E7"/>
    <w:rsid w:val="008C2791"/>
    <w:rsid w:val="008C2C27"/>
    <w:rsid w:val="008C33E4"/>
    <w:rsid w:val="008C4F94"/>
    <w:rsid w:val="008C54CB"/>
    <w:rsid w:val="008C57D5"/>
    <w:rsid w:val="008C57E4"/>
    <w:rsid w:val="008C68F3"/>
    <w:rsid w:val="008C6DC5"/>
    <w:rsid w:val="008D42C2"/>
    <w:rsid w:val="008D4A56"/>
    <w:rsid w:val="008D4C2B"/>
    <w:rsid w:val="008D5425"/>
    <w:rsid w:val="008D6CA7"/>
    <w:rsid w:val="008E0779"/>
    <w:rsid w:val="008E0E3D"/>
    <w:rsid w:val="008E1527"/>
    <w:rsid w:val="008E4A3D"/>
    <w:rsid w:val="008E62B4"/>
    <w:rsid w:val="008E62E6"/>
    <w:rsid w:val="008F0B95"/>
    <w:rsid w:val="008F1A7D"/>
    <w:rsid w:val="008F1F36"/>
    <w:rsid w:val="008F24B9"/>
    <w:rsid w:val="008F3C92"/>
    <w:rsid w:val="008F53B6"/>
    <w:rsid w:val="008F5563"/>
    <w:rsid w:val="008F59DE"/>
    <w:rsid w:val="008F6D80"/>
    <w:rsid w:val="008F6E81"/>
    <w:rsid w:val="008F7256"/>
    <w:rsid w:val="008F75EB"/>
    <w:rsid w:val="008F7606"/>
    <w:rsid w:val="009010AF"/>
    <w:rsid w:val="00902AD2"/>
    <w:rsid w:val="009038E9"/>
    <w:rsid w:val="009043C3"/>
    <w:rsid w:val="0090513E"/>
    <w:rsid w:val="0090561B"/>
    <w:rsid w:val="009071C1"/>
    <w:rsid w:val="00910B92"/>
    <w:rsid w:val="00915CAA"/>
    <w:rsid w:val="009163D6"/>
    <w:rsid w:val="00916E17"/>
    <w:rsid w:val="00920796"/>
    <w:rsid w:val="0092407C"/>
    <w:rsid w:val="00925781"/>
    <w:rsid w:val="00930EF6"/>
    <w:rsid w:val="00931D52"/>
    <w:rsid w:val="00933E0A"/>
    <w:rsid w:val="00935483"/>
    <w:rsid w:val="00935EEB"/>
    <w:rsid w:val="0094007B"/>
    <w:rsid w:val="00941ADE"/>
    <w:rsid w:val="00941E59"/>
    <w:rsid w:val="00942CC2"/>
    <w:rsid w:val="00942E15"/>
    <w:rsid w:val="00943174"/>
    <w:rsid w:val="00943317"/>
    <w:rsid w:val="009448FB"/>
    <w:rsid w:val="00955463"/>
    <w:rsid w:val="00955B30"/>
    <w:rsid w:val="00956748"/>
    <w:rsid w:val="009573A6"/>
    <w:rsid w:val="00960D41"/>
    <w:rsid w:val="009637D6"/>
    <w:rsid w:val="00963D7C"/>
    <w:rsid w:val="009644AA"/>
    <w:rsid w:val="00967478"/>
    <w:rsid w:val="00970495"/>
    <w:rsid w:val="009714FD"/>
    <w:rsid w:val="00975299"/>
    <w:rsid w:val="00975669"/>
    <w:rsid w:val="00976619"/>
    <w:rsid w:val="00977734"/>
    <w:rsid w:val="00980375"/>
    <w:rsid w:val="00980490"/>
    <w:rsid w:val="009842E5"/>
    <w:rsid w:val="009854FB"/>
    <w:rsid w:val="00990FBC"/>
    <w:rsid w:val="009935BE"/>
    <w:rsid w:val="00995B2D"/>
    <w:rsid w:val="00995D2A"/>
    <w:rsid w:val="009A119A"/>
    <w:rsid w:val="009A1E04"/>
    <w:rsid w:val="009A27D2"/>
    <w:rsid w:val="009A30F8"/>
    <w:rsid w:val="009A31BF"/>
    <w:rsid w:val="009A4545"/>
    <w:rsid w:val="009A5C61"/>
    <w:rsid w:val="009A6050"/>
    <w:rsid w:val="009A6EB1"/>
    <w:rsid w:val="009A706D"/>
    <w:rsid w:val="009B23C1"/>
    <w:rsid w:val="009B47AB"/>
    <w:rsid w:val="009B4A11"/>
    <w:rsid w:val="009B59CD"/>
    <w:rsid w:val="009C1513"/>
    <w:rsid w:val="009C2776"/>
    <w:rsid w:val="009C285E"/>
    <w:rsid w:val="009C4810"/>
    <w:rsid w:val="009C4825"/>
    <w:rsid w:val="009C5418"/>
    <w:rsid w:val="009C6BAB"/>
    <w:rsid w:val="009C79A0"/>
    <w:rsid w:val="009D2141"/>
    <w:rsid w:val="009D515D"/>
    <w:rsid w:val="009D54EA"/>
    <w:rsid w:val="009D75C9"/>
    <w:rsid w:val="009D7682"/>
    <w:rsid w:val="009E0FE2"/>
    <w:rsid w:val="009E0FF9"/>
    <w:rsid w:val="009E43AD"/>
    <w:rsid w:val="009E44FD"/>
    <w:rsid w:val="009E453F"/>
    <w:rsid w:val="009E4ECA"/>
    <w:rsid w:val="009E674C"/>
    <w:rsid w:val="009F2DFE"/>
    <w:rsid w:val="009F3470"/>
    <w:rsid w:val="009F4C3D"/>
    <w:rsid w:val="009F4FEC"/>
    <w:rsid w:val="009F7E4D"/>
    <w:rsid w:val="00A01B72"/>
    <w:rsid w:val="00A01CA3"/>
    <w:rsid w:val="00A04135"/>
    <w:rsid w:val="00A0488F"/>
    <w:rsid w:val="00A057E0"/>
    <w:rsid w:val="00A06323"/>
    <w:rsid w:val="00A06580"/>
    <w:rsid w:val="00A06B11"/>
    <w:rsid w:val="00A10968"/>
    <w:rsid w:val="00A10F24"/>
    <w:rsid w:val="00A13E26"/>
    <w:rsid w:val="00A144D6"/>
    <w:rsid w:val="00A16771"/>
    <w:rsid w:val="00A16A03"/>
    <w:rsid w:val="00A173E9"/>
    <w:rsid w:val="00A177EB"/>
    <w:rsid w:val="00A20988"/>
    <w:rsid w:val="00A23AEE"/>
    <w:rsid w:val="00A2588A"/>
    <w:rsid w:val="00A25B07"/>
    <w:rsid w:val="00A25B52"/>
    <w:rsid w:val="00A272DE"/>
    <w:rsid w:val="00A30FC7"/>
    <w:rsid w:val="00A31283"/>
    <w:rsid w:val="00A31D95"/>
    <w:rsid w:val="00A31E66"/>
    <w:rsid w:val="00A32086"/>
    <w:rsid w:val="00A3266F"/>
    <w:rsid w:val="00A369FF"/>
    <w:rsid w:val="00A37FE8"/>
    <w:rsid w:val="00A4075F"/>
    <w:rsid w:val="00A40F65"/>
    <w:rsid w:val="00A43983"/>
    <w:rsid w:val="00A44003"/>
    <w:rsid w:val="00A4447D"/>
    <w:rsid w:val="00A446DA"/>
    <w:rsid w:val="00A46060"/>
    <w:rsid w:val="00A511F6"/>
    <w:rsid w:val="00A536DD"/>
    <w:rsid w:val="00A541C8"/>
    <w:rsid w:val="00A54D8B"/>
    <w:rsid w:val="00A5541A"/>
    <w:rsid w:val="00A56152"/>
    <w:rsid w:val="00A56721"/>
    <w:rsid w:val="00A56C72"/>
    <w:rsid w:val="00A57F51"/>
    <w:rsid w:val="00A62D02"/>
    <w:rsid w:val="00A67AFD"/>
    <w:rsid w:val="00A70DFA"/>
    <w:rsid w:val="00A71C2C"/>
    <w:rsid w:val="00A71F6A"/>
    <w:rsid w:val="00A74E0F"/>
    <w:rsid w:val="00A755EA"/>
    <w:rsid w:val="00A76A66"/>
    <w:rsid w:val="00A77B77"/>
    <w:rsid w:val="00A80F7A"/>
    <w:rsid w:val="00A825C7"/>
    <w:rsid w:val="00A830A2"/>
    <w:rsid w:val="00A83176"/>
    <w:rsid w:val="00A8387B"/>
    <w:rsid w:val="00A84107"/>
    <w:rsid w:val="00A84D4D"/>
    <w:rsid w:val="00A870DB"/>
    <w:rsid w:val="00A871A6"/>
    <w:rsid w:val="00A90988"/>
    <w:rsid w:val="00A9179E"/>
    <w:rsid w:val="00A9181C"/>
    <w:rsid w:val="00A9342E"/>
    <w:rsid w:val="00A944F3"/>
    <w:rsid w:val="00A94D82"/>
    <w:rsid w:val="00A96F70"/>
    <w:rsid w:val="00A97CF6"/>
    <w:rsid w:val="00AA2C6A"/>
    <w:rsid w:val="00AA3DDF"/>
    <w:rsid w:val="00AA3E09"/>
    <w:rsid w:val="00AA3F36"/>
    <w:rsid w:val="00AA5088"/>
    <w:rsid w:val="00AA5555"/>
    <w:rsid w:val="00AA6C33"/>
    <w:rsid w:val="00AA75F0"/>
    <w:rsid w:val="00AA7C26"/>
    <w:rsid w:val="00AB0CC1"/>
    <w:rsid w:val="00AB3062"/>
    <w:rsid w:val="00AB5175"/>
    <w:rsid w:val="00AB541A"/>
    <w:rsid w:val="00AB602F"/>
    <w:rsid w:val="00AB729F"/>
    <w:rsid w:val="00AB7F1B"/>
    <w:rsid w:val="00AC0BE4"/>
    <w:rsid w:val="00AC20EA"/>
    <w:rsid w:val="00AC3A86"/>
    <w:rsid w:val="00AC3FAB"/>
    <w:rsid w:val="00AC42CB"/>
    <w:rsid w:val="00AC4F1C"/>
    <w:rsid w:val="00AD0855"/>
    <w:rsid w:val="00AD15DB"/>
    <w:rsid w:val="00AD192B"/>
    <w:rsid w:val="00AD1EA6"/>
    <w:rsid w:val="00AD478C"/>
    <w:rsid w:val="00AD5CAC"/>
    <w:rsid w:val="00AD6E57"/>
    <w:rsid w:val="00AE0BAB"/>
    <w:rsid w:val="00AE13AD"/>
    <w:rsid w:val="00AE17B4"/>
    <w:rsid w:val="00AE38EE"/>
    <w:rsid w:val="00AE40CA"/>
    <w:rsid w:val="00AE4ACF"/>
    <w:rsid w:val="00AE5AF5"/>
    <w:rsid w:val="00AE5FAB"/>
    <w:rsid w:val="00AE65BB"/>
    <w:rsid w:val="00AF01D0"/>
    <w:rsid w:val="00AF0409"/>
    <w:rsid w:val="00AF1820"/>
    <w:rsid w:val="00AF22C1"/>
    <w:rsid w:val="00AF2E73"/>
    <w:rsid w:val="00AF37D5"/>
    <w:rsid w:val="00AF5183"/>
    <w:rsid w:val="00AF550E"/>
    <w:rsid w:val="00AF6DC3"/>
    <w:rsid w:val="00AF70D1"/>
    <w:rsid w:val="00B00EB5"/>
    <w:rsid w:val="00B00FE1"/>
    <w:rsid w:val="00B040A1"/>
    <w:rsid w:val="00B0443D"/>
    <w:rsid w:val="00B04D66"/>
    <w:rsid w:val="00B04F5E"/>
    <w:rsid w:val="00B05246"/>
    <w:rsid w:val="00B05C33"/>
    <w:rsid w:val="00B12BBC"/>
    <w:rsid w:val="00B12E8C"/>
    <w:rsid w:val="00B134FC"/>
    <w:rsid w:val="00B13BB9"/>
    <w:rsid w:val="00B1532C"/>
    <w:rsid w:val="00B16ED8"/>
    <w:rsid w:val="00B209C2"/>
    <w:rsid w:val="00B21781"/>
    <w:rsid w:val="00B21D74"/>
    <w:rsid w:val="00B222B1"/>
    <w:rsid w:val="00B22DD5"/>
    <w:rsid w:val="00B24393"/>
    <w:rsid w:val="00B24C41"/>
    <w:rsid w:val="00B24CBB"/>
    <w:rsid w:val="00B2751C"/>
    <w:rsid w:val="00B27A4D"/>
    <w:rsid w:val="00B34494"/>
    <w:rsid w:val="00B351E6"/>
    <w:rsid w:val="00B35597"/>
    <w:rsid w:val="00B361E2"/>
    <w:rsid w:val="00B369EC"/>
    <w:rsid w:val="00B37B95"/>
    <w:rsid w:val="00B4363E"/>
    <w:rsid w:val="00B44305"/>
    <w:rsid w:val="00B44667"/>
    <w:rsid w:val="00B46BF0"/>
    <w:rsid w:val="00B526F6"/>
    <w:rsid w:val="00B52ABF"/>
    <w:rsid w:val="00B52F62"/>
    <w:rsid w:val="00B546D5"/>
    <w:rsid w:val="00B63EDF"/>
    <w:rsid w:val="00B652E1"/>
    <w:rsid w:val="00B653E3"/>
    <w:rsid w:val="00B6573E"/>
    <w:rsid w:val="00B66F7C"/>
    <w:rsid w:val="00B671C2"/>
    <w:rsid w:val="00B70970"/>
    <w:rsid w:val="00B71F0E"/>
    <w:rsid w:val="00B748FC"/>
    <w:rsid w:val="00B76237"/>
    <w:rsid w:val="00B76B89"/>
    <w:rsid w:val="00B771EB"/>
    <w:rsid w:val="00B776FC"/>
    <w:rsid w:val="00B7788B"/>
    <w:rsid w:val="00B77989"/>
    <w:rsid w:val="00B80C41"/>
    <w:rsid w:val="00B83CF4"/>
    <w:rsid w:val="00B8519D"/>
    <w:rsid w:val="00B90562"/>
    <w:rsid w:val="00B90A19"/>
    <w:rsid w:val="00B923FF"/>
    <w:rsid w:val="00B9273B"/>
    <w:rsid w:val="00B930AA"/>
    <w:rsid w:val="00B93768"/>
    <w:rsid w:val="00B944F4"/>
    <w:rsid w:val="00B95702"/>
    <w:rsid w:val="00B97327"/>
    <w:rsid w:val="00B97DFF"/>
    <w:rsid w:val="00BA1109"/>
    <w:rsid w:val="00BA110C"/>
    <w:rsid w:val="00BA1AC1"/>
    <w:rsid w:val="00BA3565"/>
    <w:rsid w:val="00BA4977"/>
    <w:rsid w:val="00BA4AC9"/>
    <w:rsid w:val="00BA4CCE"/>
    <w:rsid w:val="00BA511F"/>
    <w:rsid w:val="00BA5D35"/>
    <w:rsid w:val="00BB34DC"/>
    <w:rsid w:val="00BB3A38"/>
    <w:rsid w:val="00BB5C4B"/>
    <w:rsid w:val="00BB60E0"/>
    <w:rsid w:val="00BB6EEE"/>
    <w:rsid w:val="00BB7056"/>
    <w:rsid w:val="00BC10A7"/>
    <w:rsid w:val="00BC2E46"/>
    <w:rsid w:val="00BC3001"/>
    <w:rsid w:val="00BC51EE"/>
    <w:rsid w:val="00BC68BD"/>
    <w:rsid w:val="00BD0C32"/>
    <w:rsid w:val="00BD1E53"/>
    <w:rsid w:val="00BD49F1"/>
    <w:rsid w:val="00BD6BC3"/>
    <w:rsid w:val="00BE1A0C"/>
    <w:rsid w:val="00BE1B9C"/>
    <w:rsid w:val="00BE5CC5"/>
    <w:rsid w:val="00BE5FCD"/>
    <w:rsid w:val="00BE603A"/>
    <w:rsid w:val="00BE6857"/>
    <w:rsid w:val="00BE731E"/>
    <w:rsid w:val="00BE7FCD"/>
    <w:rsid w:val="00BF083D"/>
    <w:rsid w:val="00BF5EDD"/>
    <w:rsid w:val="00BF652A"/>
    <w:rsid w:val="00BF69A3"/>
    <w:rsid w:val="00C015C5"/>
    <w:rsid w:val="00C02045"/>
    <w:rsid w:val="00C02A67"/>
    <w:rsid w:val="00C03230"/>
    <w:rsid w:val="00C033D0"/>
    <w:rsid w:val="00C1083A"/>
    <w:rsid w:val="00C108F6"/>
    <w:rsid w:val="00C11D40"/>
    <w:rsid w:val="00C12803"/>
    <w:rsid w:val="00C12EC5"/>
    <w:rsid w:val="00C13C9F"/>
    <w:rsid w:val="00C15DA2"/>
    <w:rsid w:val="00C1715D"/>
    <w:rsid w:val="00C201A0"/>
    <w:rsid w:val="00C20256"/>
    <w:rsid w:val="00C214A6"/>
    <w:rsid w:val="00C220C2"/>
    <w:rsid w:val="00C22294"/>
    <w:rsid w:val="00C22E15"/>
    <w:rsid w:val="00C233E4"/>
    <w:rsid w:val="00C24A02"/>
    <w:rsid w:val="00C2500F"/>
    <w:rsid w:val="00C2663E"/>
    <w:rsid w:val="00C26B82"/>
    <w:rsid w:val="00C27999"/>
    <w:rsid w:val="00C30CD2"/>
    <w:rsid w:val="00C31A00"/>
    <w:rsid w:val="00C32ED3"/>
    <w:rsid w:val="00C32F2B"/>
    <w:rsid w:val="00C333C8"/>
    <w:rsid w:val="00C352FF"/>
    <w:rsid w:val="00C35344"/>
    <w:rsid w:val="00C36159"/>
    <w:rsid w:val="00C372B1"/>
    <w:rsid w:val="00C41555"/>
    <w:rsid w:val="00C41A08"/>
    <w:rsid w:val="00C42529"/>
    <w:rsid w:val="00C426CB"/>
    <w:rsid w:val="00C44185"/>
    <w:rsid w:val="00C45ED6"/>
    <w:rsid w:val="00C45F09"/>
    <w:rsid w:val="00C47C60"/>
    <w:rsid w:val="00C5145D"/>
    <w:rsid w:val="00C51D92"/>
    <w:rsid w:val="00C51E75"/>
    <w:rsid w:val="00C526EB"/>
    <w:rsid w:val="00C539C8"/>
    <w:rsid w:val="00C555D1"/>
    <w:rsid w:val="00C55A64"/>
    <w:rsid w:val="00C6143E"/>
    <w:rsid w:val="00C624BA"/>
    <w:rsid w:val="00C625B3"/>
    <w:rsid w:val="00C62A86"/>
    <w:rsid w:val="00C6328A"/>
    <w:rsid w:val="00C64D48"/>
    <w:rsid w:val="00C6672A"/>
    <w:rsid w:val="00C66F13"/>
    <w:rsid w:val="00C6708D"/>
    <w:rsid w:val="00C704EB"/>
    <w:rsid w:val="00C71320"/>
    <w:rsid w:val="00C71E73"/>
    <w:rsid w:val="00C752B9"/>
    <w:rsid w:val="00C75792"/>
    <w:rsid w:val="00C77802"/>
    <w:rsid w:val="00C77DEC"/>
    <w:rsid w:val="00C81346"/>
    <w:rsid w:val="00C8225B"/>
    <w:rsid w:val="00C824EF"/>
    <w:rsid w:val="00C84093"/>
    <w:rsid w:val="00C853EB"/>
    <w:rsid w:val="00C855EC"/>
    <w:rsid w:val="00C86D4D"/>
    <w:rsid w:val="00C87A8A"/>
    <w:rsid w:val="00C90FF9"/>
    <w:rsid w:val="00C928CD"/>
    <w:rsid w:val="00C92948"/>
    <w:rsid w:val="00C9418F"/>
    <w:rsid w:val="00C95696"/>
    <w:rsid w:val="00CA0BA7"/>
    <w:rsid w:val="00CA0C96"/>
    <w:rsid w:val="00CA0CFD"/>
    <w:rsid w:val="00CA3D29"/>
    <w:rsid w:val="00CA547F"/>
    <w:rsid w:val="00CA6291"/>
    <w:rsid w:val="00CA6AAD"/>
    <w:rsid w:val="00CB252B"/>
    <w:rsid w:val="00CB3A9A"/>
    <w:rsid w:val="00CB432C"/>
    <w:rsid w:val="00CB5B2B"/>
    <w:rsid w:val="00CB6125"/>
    <w:rsid w:val="00CB7787"/>
    <w:rsid w:val="00CC2845"/>
    <w:rsid w:val="00CC5F26"/>
    <w:rsid w:val="00CC60E6"/>
    <w:rsid w:val="00CC62CB"/>
    <w:rsid w:val="00CD0087"/>
    <w:rsid w:val="00CD249B"/>
    <w:rsid w:val="00CD2E85"/>
    <w:rsid w:val="00CD400C"/>
    <w:rsid w:val="00CD55FA"/>
    <w:rsid w:val="00CD5FD5"/>
    <w:rsid w:val="00CD7860"/>
    <w:rsid w:val="00CE0910"/>
    <w:rsid w:val="00CE1A74"/>
    <w:rsid w:val="00CE1D78"/>
    <w:rsid w:val="00CE226B"/>
    <w:rsid w:val="00CE2378"/>
    <w:rsid w:val="00CE25D2"/>
    <w:rsid w:val="00CE3488"/>
    <w:rsid w:val="00CE3AFE"/>
    <w:rsid w:val="00CE5C6A"/>
    <w:rsid w:val="00CE7215"/>
    <w:rsid w:val="00CE7495"/>
    <w:rsid w:val="00CE771D"/>
    <w:rsid w:val="00CF1AF7"/>
    <w:rsid w:val="00CF281F"/>
    <w:rsid w:val="00CF3D03"/>
    <w:rsid w:val="00CF3E1A"/>
    <w:rsid w:val="00CF5413"/>
    <w:rsid w:val="00CF6746"/>
    <w:rsid w:val="00CF7083"/>
    <w:rsid w:val="00D01730"/>
    <w:rsid w:val="00D03436"/>
    <w:rsid w:val="00D049BF"/>
    <w:rsid w:val="00D04C58"/>
    <w:rsid w:val="00D07D95"/>
    <w:rsid w:val="00D110DE"/>
    <w:rsid w:val="00D116EC"/>
    <w:rsid w:val="00D12113"/>
    <w:rsid w:val="00D14F0B"/>
    <w:rsid w:val="00D175C0"/>
    <w:rsid w:val="00D210D4"/>
    <w:rsid w:val="00D220A7"/>
    <w:rsid w:val="00D242DE"/>
    <w:rsid w:val="00D258B6"/>
    <w:rsid w:val="00D2644F"/>
    <w:rsid w:val="00D338E2"/>
    <w:rsid w:val="00D3426C"/>
    <w:rsid w:val="00D3473E"/>
    <w:rsid w:val="00D35007"/>
    <w:rsid w:val="00D35FBE"/>
    <w:rsid w:val="00D372CB"/>
    <w:rsid w:val="00D4208E"/>
    <w:rsid w:val="00D42A0A"/>
    <w:rsid w:val="00D437DD"/>
    <w:rsid w:val="00D4423D"/>
    <w:rsid w:val="00D469D3"/>
    <w:rsid w:val="00D50B67"/>
    <w:rsid w:val="00D5139F"/>
    <w:rsid w:val="00D51693"/>
    <w:rsid w:val="00D520EE"/>
    <w:rsid w:val="00D52517"/>
    <w:rsid w:val="00D5284A"/>
    <w:rsid w:val="00D5301B"/>
    <w:rsid w:val="00D55618"/>
    <w:rsid w:val="00D55FE2"/>
    <w:rsid w:val="00D56282"/>
    <w:rsid w:val="00D56310"/>
    <w:rsid w:val="00D56884"/>
    <w:rsid w:val="00D56C2E"/>
    <w:rsid w:val="00D56E1B"/>
    <w:rsid w:val="00D603FF"/>
    <w:rsid w:val="00D60DFD"/>
    <w:rsid w:val="00D61340"/>
    <w:rsid w:val="00D63659"/>
    <w:rsid w:val="00D63CE8"/>
    <w:rsid w:val="00D65527"/>
    <w:rsid w:val="00D672A4"/>
    <w:rsid w:val="00D67932"/>
    <w:rsid w:val="00D71642"/>
    <w:rsid w:val="00D722AA"/>
    <w:rsid w:val="00D752A4"/>
    <w:rsid w:val="00D75339"/>
    <w:rsid w:val="00D80299"/>
    <w:rsid w:val="00D8094F"/>
    <w:rsid w:val="00D8224F"/>
    <w:rsid w:val="00D84F19"/>
    <w:rsid w:val="00D86F56"/>
    <w:rsid w:val="00D90E22"/>
    <w:rsid w:val="00D91103"/>
    <w:rsid w:val="00D92F87"/>
    <w:rsid w:val="00D93A69"/>
    <w:rsid w:val="00D94DD7"/>
    <w:rsid w:val="00D95786"/>
    <w:rsid w:val="00D96F85"/>
    <w:rsid w:val="00D97D72"/>
    <w:rsid w:val="00DA1C1F"/>
    <w:rsid w:val="00DA20C3"/>
    <w:rsid w:val="00DA5AC3"/>
    <w:rsid w:val="00DB114A"/>
    <w:rsid w:val="00DB14F8"/>
    <w:rsid w:val="00DB1A92"/>
    <w:rsid w:val="00DB27C6"/>
    <w:rsid w:val="00DB3ACC"/>
    <w:rsid w:val="00DB4101"/>
    <w:rsid w:val="00DB5F7C"/>
    <w:rsid w:val="00DB6C08"/>
    <w:rsid w:val="00DC04BF"/>
    <w:rsid w:val="00DC2225"/>
    <w:rsid w:val="00DC35F5"/>
    <w:rsid w:val="00DC3F11"/>
    <w:rsid w:val="00DC6B70"/>
    <w:rsid w:val="00DD04A5"/>
    <w:rsid w:val="00DD0ACD"/>
    <w:rsid w:val="00DD0C62"/>
    <w:rsid w:val="00DD24AF"/>
    <w:rsid w:val="00DD29BB"/>
    <w:rsid w:val="00DD3F7B"/>
    <w:rsid w:val="00DD4BED"/>
    <w:rsid w:val="00DD53D0"/>
    <w:rsid w:val="00DD5CBE"/>
    <w:rsid w:val="00DD6A94"/>
    <w:rsid w:val="00DE4818"/>
    <w:rsid w:val="00DE5800"/>
    <w:rsid w:val="00DE5DFB"/>
    <w:rsid w:val="00DE76E7"/>
    <w:rsid w:val="00DE76F8"/>
    <w:rsid w:val="00DF19FF"/>
    <w:rsid w:val="00DF3923"/>
    <w:rsid w:val="00DF3A16"/>
    <w:rsid w:val="00DF410D"/>
    <w:rsid w:val="00DF4728"/>
    <w:rsid w:val="00DF7237"/>
    <w:rsid w:val="00DF7AF5"/>
    <w:rsid w:val="00E01DBC"/>
    <w:rsid w:val="00E054E8"/>
    <w:rsid w:val="00E05B29"/>
    <w:rsid w:val="00E06311"/>
    <w:rsid w:val="00E07E9F"/>
    <w:rsid w:val="00E10175"/>
    <w:rsid w:val="00E10B0E"/>
    <w:rsid w:val="00E10F9F"/>
    <w:rsid w:val="00E111D2"/>
    <w:rsid w:val="00E11D58"/>
    <w:rsid w:val="00E13BEA"/>
    <w:rsid w:val="00E146F2"/>
    <w:rsid w:val="00E1540D"/>
    <w:rsid w:val="00E1636A"/>
    <w:rsid w:val="00E16CD5"/>
    <w:rsid w:val="00E22619"/>
    <w:rsid w:val="00E22CAB"/>
    <w:rsid w:val="00E2404E"/>
    <w:rsid w:val="00E24946"/>
    <w:rsid w:val="00E257B8"/>
    <w:rsid w:val="00E25A3B"/>
    <w:rsid w:val="00E26EFF"/>
    <w:rsid w:val="00E27DC7"/>
    <w:rsid w:val="00E30085"/>
    <w:rsid w:val="00E31410"/>
    <w:rsid w:val="00E33340"/>
    <w:rsid w:val="00E339C1"/>
    <w:rsid w:val="00E33F5E"/>
    <w:rsid w:val="00E34220"/>
    <w:rsid w:val="00E373D7"/>
    <w:rsid w:val="00E408D0"/>
    <w:rsid w:val="00E41B35"/>
    <w:rsid w:val="00E41C45"/>
    <w:rsid w:val="00E44BB3"/>
    <w:rsid w:val="00E46AAB"/>
    <w:rsid w:val="00E52F23"/>
    <w:rsid w:val="00E52F52"/>
    <w:rsid w:val="00E53F01"/>
    <w:rsid w:val="00E55444"/>
    <w:rsid w:val="00E6064C"/>
    <w:rsid w:val="00E629DE"/>
    <w:rsid w:val="00E63332"/>
    <w:rsid w:val="00E636EF"/>
    <w:rsid w:val="00E6438D"/>
    <w:rsid w:val="00E665EC"/>
    <w:rsid w:val="00E67782"/>
    <w:rsid w:val="00E705A4"/>
    <w:rsid w:val="00E71AFC"/>
    <w:rsid w:val="00E7277D"/>
    <w:rsid w:val="00E751BB"/>
    <w:rsid w:val="00E76F9B"/>
    <w:rsid w:val="00E7748B"/>
    <w:rsid w:val="00E80050"/>
    <w:rsid w:val="00E82788"/>
    <w:rsid w:val="00E848FD"/>
    <w:rsid w:val="00E85B6E"/>
    <w:rsid w:val="00E85F51"/>
    <w:rsid w:val="00E874F6"/>
    <w:rsid w:val="00E90997"/>
    <w:rsid w:val="00E91870"/>
    <w:rsid w:val="00E92B10"/>
    <w:rsid w:val="00E96D88"/>
    <w:rsid w:val="00E9702A"/>
    <w:rsid w:val="00EA1D64"/>
    <w:rsid w:val="00EA1F9D"/>
    <w:rsid w:val="00EA411B"/>
    <w:rsid w:val="00EB00D7"/>
    <w:rsid w:val="00EB15E1"/>
    <w:rsid w:val="00EB2CAE"/>
    <w:rsid w:val="00EB32AB"/>
    <w:rsid w:val="00EB33B9"/>
    <w:rsid w:val="00EB4A02"/>
    <w:rsid w:val="00EB6A12"/>
    <w:rsid w:val="00EB6E92"/>
    <w:rsid w:val="00EB6F2D"/>
    <w:rsid w:val="00EB7134"/>
    <w:rsid w:val="00EB7342"/>
    <w:rsid w:val="00EC0353"/>
    <w:rsid w:val="00EC1580"/>
    <w:rsid w:val="00EC308E"/>
    <w:rsid w:val="00EC37C4"/>
    <w:rsid w:val="00EC37E1"/>
    <w:rsid w:val="00EC418B"/>
    <w:rsid w:val="00EC43CE"/>
    <w:rsid w:val="00EC57B3"/>
    <w:rsid w:val="00EC6951"/>
    <w:rsid w:val="00EC7FDE"/>
    <w:rsid w:val="00ED072B"/>
    <w:rsid w:val="00ED160C"/>
    <w:rsid w:val="00ED3DE2"/>
    <w:rsid w:val="00ED3F70"/>
    <w:rsid w:val="00ED5FE4"/>
    <w:rsid w:val="00ED6AFA"/>
    <w:rsid w:val="00EE1309"/>
    <w:rsid w:val="00EE6E3B"/>
    <w:rsid w:val="00EE6E71"/>
    <w:rsid w:val="00EE7520"/>
    <w:rsid w:val="00EE767D"/>
    <w:rsid w:val="00EE79DF"/>
    <w:rsid w:val="00EF1ABC"/>
    <w:rsid w:val="00EF1B30"/>
    <w:rsid w:val="00EF223E"/>
    <w:rsid w:val="00EF3759"/>
    <w:rsid w:val="00EF3C78"/>
    <w:rsid w:val="00EF5F90"/>
    <w:rsid w:val="00EF6233"/>
    <w:rsid w:val="00EF77C8"/>
    <w:rsid w:val="00F071B5"/>
    <w:rsid w:val="00F11B8C"/>
    <w:rsid w:val="00F1299D"/>
    <w:rsid w:val="00F13833"/>
    <w:rsid w:val="00F14873"/>
    <w:rsid w:val="00F14C66"/>
    <w:rsid w:val="00F17A57"/>
    <w:rsid w:val="00F25221"/>
    <w:rsid w:val="00F261D9"/>
    <w:rsid w:val="00F276A1"/>
    <w:rsid w:val="00F27AE6"/>
    <w:rsid w:val="00F27FC2"/>
    <w:rsid w:val="00F300B6"/>
    <w:rsid w:val="00F326AD"/>
    <w:rsid w:val="00F33783"/>
    <w:rsid w:val="00F34ABF"/>
    <w:rsid w:val="00F35DF8"/>
    <w:rsid w:val="00F35E35"/>
    <w:rsid w:val="00F36252"/>
    <w:rsid w:val="00F37266"/>
    <w:rsid w:val="00F37756"/>
    <w:rsid w:val="00F42B15"/>
    <w:rsid w:val="00F42F75"/>
    <w:rsid w:val="00F43FEB"/>
    <w:rsid w:val="00F46511"/>
    <w:rsid w:val="00F47646"/>
    <w:rsid w:val="00F50158"/>
    <w:rsid w:val="00F50E4C"/>
    <w:rsid w:val="00F50FF1"/>
    <w:rsid w:val="00F54B00"/>
    <w:rsid w:val="00F55A2E"/>
    <w:rsid w:val="00F56149"/>
    <w:rsid w:val="00F60D92"/>
    <w:rsid w:val="00F62264"/>
    <w:rsid w:val="00F660CE"/>
    <w:rsid w:val="00F6651A"/>
    <w:rsid w:val="00F66EA6"/>
    <w:rsid w:val="00F66F84"/>
    <w:rsid w:val="00F67275"/>
    <w:rsid w:val="00F70C5A"/>
    <w:rsid w:val="00F72239"/>
    <w:rsid w:val="00F7328B"/>
    <w:rsid w:val="00F76D64"/>
    <w:rsid w:val="00F80285"/>
    <w:rsid w:val="00F81810"/>
    <w:rsid w:val="00F846DB"/>
    <w:rsid w:val="00F86E7F"/>
    <w:rsid w:val="00F87A5C"/>
    <w:rsid w:val="00F87C09"/>
    <w:rsid w:val="00F90BCA"/>
    <w:rsid w:val="00F91FC1"/>
    <w:rsid w:val="00F94BFD"/>
    <w:rsid w:val="00F9580A"/>
    <w:rsid w:val="00F96F9A"/>
    <w:rsid w:val="00F97823"/>
    <w:rsid w:val="00FA0C71"/>
    <w:rsid w:val="00FA0D39"/>
    <w:rsid w:val="00FA0DA2"/>
    <w:rsid w:val="00FA1BC1"/>
    <w:rsid w:val="00FA1ED4"/>
    <w:rsid w:val="00FA2DB5"/>
    <w:rsid w:val="00FA4007"/>
    <w:rsid w:val="00FA52AA"/>
    <w:rsid w:val="00FA6577"/>
    <w:rsid w:val="00FA6860"/>
    <w:rsid w:val="00FA6C08"/>
    <w:rsid w:val="00FA7556"/>
    <w:rsid w:val="00FB0D99"/>
    <w:rsid w:val="00FB11A4"/>
    <w:rsid w:val="00FB135E"/>
    <w:rsid w:val="00FB3FA5"/>
    <w:rsid w:val="00FB42D1"/>
    <w:rsid w:val="00FB447A"/>
    <w:rsid w:val="00FB5F5C"/>
    <w:rsid w:val="00FC2EEA"/>
    <w:rsid w:val="00FC38BF"/>
    <w:rsid w:val="00FC4677"/>
    <w:rsid w:val="00FC6165"/>
    <w:rsid w:val="00FC7834"/>
    <w:rsid w:val="00FC7C4D"/>
    <w:rsid w:val="00FD01FA"/>
    <w:rsid w:val="00FD0DB5"/>
    <w:rsid w:val="00FD2540"/>
    <w:rsid w:val="00FD48DD"/>
    <w:rsid w:val="00FD5E99"/>
    <w:rsid w:val="00FD6245"/>
    <w:rsid w:val="00FD729B"/>
    <w:rsid w:val="00FE07D0"/>
    <w:rsid w:val="00FE3486"/>
    <w:rsid w:val="00FE4706"/>
    <w:rsid w:val="00FE57E9"/>
    <w:rsid w:val="00FE5E17"/>
    <w:rsid w:val="00FF0A44"/>
    <w:rsid w:val="00FF2450"/>
    <w:rsid w:val="00FF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1F14A0-E910-44A8-8A10-A2F39493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 w:qFormat="1"/>
    <w:lsdException w:name="heading 2" w:locked="0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locked="0"/>
    <w:lsdException w:name="Signature" w:semiHidden="1" w:unhideWhenUsed="1"/>
    <w:lsdException w:name="Default Paragraph Font" w:locked="0" w:semiHidden="1" w:uiPriority="1" w:unhideWhenUsed="1"/>
    <w:lsdException w:name="Body Text" w:locked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locked="0" w:semiHidden="1" w:unhideWhenUsed="1"/>
    <w:lsdException w:name="Date" w:locked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locked="0" w:semiHidden="1" w:uiPriority="0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Standard">
    <w:name w:val="Normal"/>
    <w:semiHidden/>
    <w:rsid w:val="009B23C1"/>
  </w:style>
  <w:style w:type="paragraph" w:styleId="berschrift2">
    <w:name w:val="heading 2"/>
    <w:basedOn w:val="Standard"/>
    <w:next w:val="Standard"/>
    <w:link w:val="berschrift2Zchn"/>
    <w:uiPriority w:val="9"/>
    <w:semiHidden/>
    <w:qFormat/>
    <w:locked/>
    <w:rsid w:val="006015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locked/>
    <w:rsid w:val="00373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9B23C1"/>
  </w:style>
  <w:style w:type="paragraph" w:styleId="Fuzeile">
    <w:name w:val="footer"/>
    <w:basedOn w:val="Standard"/>
    <w:link w:val="FuzeileZchn"/>
    <w:unhideWhenUsed/>
    <w:locked/>
    <w:rsid w:val="00815258"/>
    <w:pPr>
      <w:tabs>
        <w:tab w:val="center" w:pos="4536"/>
        <w:tab w:val="right" w:pos="9072"/>
      </w:tabs>
      <w:spacing w:after="0" w:line="240" w:lineRule="auto"/>
      <w:ind w:right="851"/>
      <w:jc w:val="right"/>
    </w:pPr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rsid w:val="009B23C1"/>
    <w:rPr>
      <w:rFonts w:ascii="Arial" w:hAnsi="Arial"/>
    </w:rPr>
  </w:style>
  <w:style w:type="paragraph" w:customStyle="1" w:styleId="ZVEIGeschftsangaben-Fuzeile">
    <w:name w:val="ZVEI Geschäftsangaben-Fußzeile"/>
    <w:basedOn w:val="Standard"/>
    <w:locked/>
    <w:rsid w:val="002537F9"/>
    <w:pPr>
      <w:spacing w:after="0" w:line="200" w:lineRule="exact"/>
    </w:pPr>
    <w:rPr>
      <w:rFonts w:ascii="Arial" w:eastAsia="Times New Roman" w:hAnsi="Arial" w:cs="Times New Roman"/>
      <w:noProof/>
      <w:sz w:val="16"/>
      <w:szCs w:val="20"/>
      <w:lang w:eastAsia="de-DE"/>
    </w:rPr>
  </w:style>
  <w:style w:type="character" w:styleId="Platzhaltertext">
    <w:name w:val="Placeholder Text"/>
    <w:basedOn w:val="Absatz-Standardschriftart"/>
    <w:locked/>
    <w:rsid w:val="00E46AAB"/>
    <w:rPr>
      <w:rFonts w:ascii="Arial" w:hAnsi="Arial"/>
      <w:color w:val="548DD4" w:themeColor="text2" w:themeTint="99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833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33EF7"/>
    <w:rPr>
      <w:rFonts w:ascii="Tahoma" w:hAnsi="Tahoma" w:cs="Tahoma"/>
      <w:sz w:val="16"/>
      <w:szCs w:val="16"/>
    </w:rPr>
  </w:style>
  <w:style w:type="paragraph" w:customStyle="1" w:styleId="KopfzeileLogo">
    <w:name w:val="Kopfzeile Logo"/>
    <w:basedOn w:val="Standard"/>
    <w:next w:val="Kopfzeile"/>
    <w:locked/>
    <w:rsid w:val="008F1F36"/>
    <w:pPr>
      <w:tabs>
        <w:tab w:val="right" w:pos="9072"/>
      </w:tabs>
      <w:spacing w:after="0"/>
      <w:ind w:right="4536"/>
      <w:contextualSpacing/>
    </w:pPr>
    <w:rPr>
      <w:rFonts w:ascii="Arial" w:hAnsi="Arial"/>
    </w:rPr>
  </w:style>
  <w:style w:type="paragraph" w:customStyle="1" w:styleId="Adresszeile">
    <w:name w:val="Adresszeile"/>
    <w:basedOn w:val="Standard"/>
    <w:next w:val="Standard"/>
    <w:locked/>
    <w:rsid w:val="003753F5"/>
    <w:pPr>
      <w:spacing w:before="440" w:after="120"/>
    </w:pPr>
    <w:rPr>
      <w:rFonts w:ascii="Arial" w:hAnsi="Arial"/>
      <w:sz w:val="16"/>
    </w:rPr>
  </w:style>
  <w:style w:type="paragraph" w:customStyle="1" w:styleId="Empfnger">
    <w:name w:val="Empfänger"/>
    <w:basedOn w:val="Standard"/>
    <w:rsid w:val="00DD24AF"/>
    <w:pPr>
      <w:spacing w:after="120" w:line="260" w:lineRule="exact"/>
      <w:contextualSpacing/>
    </w:pPr>
    <w:rPr>
      <w:rFonts w:ascii="Arial" w:hAnsi="Arial"/>
    </w:rPr>
  </w:style>
  <w:style w:type="paragraph" w:customStyle="1" w:styleId="Krzel">
    <w:name w:val="Kürzel"/>
    <w:basedOn w:val="Standard"/>
    <w:next w:val="Standard"/>
    <w:rsid w:val="00D5301B"/>
    <w:pPr>
      <w:spacing w:after="440" w:line="260" w:lineRule="exact"/>
      <w:contextualSpacing/>
      <w:jc w:val="right"/>
    </w:pPr>
    <w:rPr>
      <w:rFonts w:ascii="Arial" w:hAnsi="Arial"/>
      <w:caps/>
    </w:rPr>
  </w:style>
  <w:style w:type="paragraph" w:customStyle="1" w:styleId="Betreff">
    <w:name w:val="Betreff"/>
    <w:basedOn w:val="Standard"/>
    <w:qFormat/>
    <w:rsid w:val="00D5301B"/>
    <w:pPr>
      <w:spacing w:after="0" w:line="260" w:lineRule="exact"/>
      <w:ind w:right="851"/>
    </w:pPr>
    <w:rPr>
      <w:rFonts w:ascii="Arial" w:hAnsi="Arial"/>
      <w:b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15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ruzeile">
    <w:name w:val="Grußzeile"/>
    <w:basedOn w:val="Standard"/>
    <w:next w:val="Textkrper"/>
    <w:qFormat/>
    <w:rsid w:val="00D116EC"/>
    <w:pPr>
      <w:spacing w:before="440" w:after="220" w:line="260" w:lineRule="exact"/>
      <w:ind w:right="851"/>
    </w:pPr>
    <w:rPr>
      <w:rFonts w:ascii="Arial" w:hAnsi="Arial"/>
    </w:rPr>
  </w:style>
  <w:style w:type="paragraph" w:styleId="Textkrper">
    <w:name w:val="Body Text"/>
    <w:basedOn w:val="Standard"/>
    <w:link w:val="TextkrperZchn"/>
    <w:qFormat/>
    <w:rsid w:val="00D75339"/>
    <w:pPr>
      <w:spacing w:after="240" w:line="260" w:lineRule="exact"/>
      <w:ind w:right="851"/>
    </w:pPr>
    <w:rPr>
      <w:rFonts w:ascii="Arial" w:hAnsi="Arial"/>
    </w:rPr>
  </w:style>
  <w:style w:type="character" w:customStyle="1" w:styleId="TextkrperZchn">
    <w:name w:val="Textkörper Zchn"/>
    <w:basedOn w:val="Absatz-Standardschriftart"/>
    <w:link w:val="Textkrper"/>
    <w:rsid w:val="009B23C1"/>
    <w:rPr>
      <w:rFonts w:ascii="Arial" w:hAnsi="Arial"/>
    </w:rPr>
  </w:style>
  <w:style w:type="paragraph" w:customStyle="1" w:styleId="Terminangabe">
    <w:name w:val="Terminangabe"/>
    <w:basedOn w:val="Standard"/>
    <w:next w:val="Textkrper"/>
    <w:qFormat/>
    <w:rsid w:val="00C752B9"/>
    <w:pPr>
      <w:spacing w:after="240" w:line="260" w:lineRule="exact"/>
      <w:ind w:right="851"/>
      <w:contextualSpacing/>
    </w:pPr>
    <w:rPr>
      <w:rFonts w:ascii="Arial" w:hAnsi="Arial" w:cs="Arial"/>
      <w:b/>
    </w:rPr>
  </w:style>
  <w:style w:type="paragraph" w:styleId="Gruformel">
    <w:name w:val="Closing"/>
    <w:basedOn w:val="Standard"/>
    <w:link w:val="GruformelZchn"/>
    <w:rsid w:val="00D116EC"/>
    <w:pPr>
      <w:keepNext/>
      <w:spacing w:before="440" w:after="0" w:line="260" w:lineRule="exact"/>
      <w:ind w:right="851"/>
      <w:contextualSpacing/>
    </w:pPr>
    <w:rPr>
      <w:rFonts w:ascii="Arial" w:hAnsi="Arial"/>
    </w:rPr>
  </w:style>
  <w:style w:type="character" w:customStyle="1" w:styleId="GruformelZchn">
    <w:name w:val="Grußformel Zchn"/>
    <w:basedOn w:val="Absatz-Standardschriftart"/>
    <w:link w:val="Gruformel"/>
    <w:rsid w:val="00D116EC"/>
    <w:rPr>
      <w:rFonts w:ascii="Arial" w:hAnsi="Arial"/>
    </w:rPr>
  </w:style>
  <w:style w:type="paragraph" w:customStyle="1" w:styleId="Signatur">
    <w:name w:val="Signatur"/>
    <w:basedOn w:val="Standard"/>
    <w:next w:val="Position"/>
    <w:qFormat/>
    <w:rsid w:val="00D5301B"/>
    <w:pPr>
      <w:keepNext/>
      <w:spacing w:after="0" w:line="260" w:lineRule="exact"/>
    </w:pPr>
    <w:rPr>
      <w:rFonts w:ascii="Arial" w:hAnsi="Arial"/>
    </w:rPr>
  </w:style>
  <w:style w:type="paragraph" w:customStyle="1" w:styleId="Position">
    <w:name w:val="Position"/>
    <w:basedOn w:val="Standard"/>
    <w:next w:val="Standard"/>
    <w:qFormat/>
    <w:rsid w:val="00D5301B"/>
    <w:pPr>
      <w:spacing w:after="0" w:line="200" w:lineRule="exact"/>
    </w:pPr>
    <w:rPr>
      <w:rFonts w:ascii="Arial" w:hAnsi="Arial"/>
      <w:sz w:val="16"/>
    </w:rPr>
  </w:style>
  <w:style w:type="character" w:customStyle="1" w:styleId="TextkrperMarkierungfett">
    <w:name w:val="Textkörper Markierung fett"/>
    <w:basedOn w:val="TextkrperZchn"/>
    <w:qFormat/>
    <w:rsid w:val="005C03B9"/>
    <w:rPr>
      <w:rFonts w:ascii="Arial" w:hAnsi="Arial"/>
      <w:b/>
      <w:sz w:val="22"/>
    </w:rPr>
  </w:style>
  <w:style w:type="character" w:customStyle="1" w:styleId="TextkrperMarkierungunterstrichen">
    <w:name w:val="Textkörper Markierung unterstrichen"/>
    <w:basedOn w:val="TextkrperZchn"/>
    <w:qFormat/>
    <w:rsid w:val="005C03B9"/>
    <w:rPr>
      <w:rFonts w:ascii="Arial" w:hAnsi="Arial"/>
      <w:sz w:val="22"/>
      <w:u w:val="single"/>
    </w:rPr>
  </w:style>
  <w:style w:type="paragraph" w:styleId="Datum">
    <w:name w:val="Date"/>
    <w:basedOn w:val="Standard"/>
    <w:next w:val="Standard"/>
    <w:link w:val="DatumZchn"/>
    <w:locked/>
    <w:rsid w:val="00D5301B"/>
    <w:pPr>
      <w:spacing w:after="0" w:line="260" w:lineRule="exact"/>
      <w:jc w:val="right"/>
    </w:pPr>
    <w:rPr>
      <w:rFonts w:ascii="Arial" w:hAnsi="Arial"/>
    </w:rPr>
  </w:style>
  <w:style w:type="character" w:customStyle="1" w:styleId="DatumZchn">
    <w:name w:val="Datum Zchn"/>
    <w:basedOn w:val="Absatz-Standardschriftart"/>
    <w:link w:val="Datum"/>
    <w:rsid w:val="009B23C1"/>
    <w:rPr>
      <w:rFonts w:ascii="Arial" w:hAnsi="Arial"/>
    </w:rPr>
  </w:style>
  <w:style w:type="table" w:styleId="Tabellenraster">
    <w:name w:val="Table Grid"/>
    <w:basedOn w:val="NormaleTabelle"/>
    <w:uiPriority w:val="59"/>
    <w:locked/>
    <w:rsid w:val="00B83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">
    <w:name w:val="Aufzählung"/>
    <w:basedOn w:val="Textkrper"/>
    <w:link w:val="AufzhlungZchn"/>
    <w:rsid w:val="005C0900"/>
    <w:pPr>
      <w:numPr>
        <w:numId w:val="1"/>
      </w:numPr>
      <w:contextualSpacing/>
    </w:pPr>
  </w:style>
  <w:style w:type="character" w:customStyle="1" w:styleId="AufzhlungZchn">
    <w:name w:val="Aufzählung Zchn"/>
    <w:basedOn w:val="TextkrperZchn"/>
    <w:link w:val="Aufzhlung"/>
    <w:rsid w:val="005C0900"/>
    <w:rPr>
      <w:rFonts w:ascii="Arial" w:hAnsi="Arial"/>
    </w:rPr>
  </w:style>
  <w:style w:type="paragraph" w:customStyle="1" w:styleId="Namensnennung">
    <w:name w:val="Namensnennung"/>
    <w:basedOn w:val="Standard"/>
    <w:next w:val="Positionsnennung"/>
    <w:rsid w:val="0054382F"/>
    <w:pPr>
      <w:spacing w:after="0" w:line="240" w:lineRule="auto"/>
    </w:pPr>
    <w:rPr>
      <w:rFonts w:ascii="Arial" w:hAnsi="Arial"/>
      <w:noProof/>
      <w:color w:val="000000" w:themeColor="text1"/>
      <w:sz w:val="24"/>
    </w:rPr>
  </w:style>
  <w:style w:type="paragraph" w:customStyle="1" w:styleId="Anlage">
    <w:name w:val="Anlage"/>
    <w:basedOn w:val="Textkrper"/>
    <w:rsid w:val="001B5A13"/>
    <w:pPr>
      <w:spacing w:before="200" w:after="0" w:line="300" w:lineRule="exact"/>
      <w:contextualSpacing/>
    </w:pPr>
  </w:style>
  <w:style w:type="paragraph" w:customStyle="1" w:styleId="Positionsnennung">
    <w:name w:val="Positionsnennung"/>
    <w:basedOn w:val="Standard"/>
    <w:rsid w:val="00FA0C71"/>
    <w:rPr>
      <w:rFonts w:ascii="Arial" w:hAnsi="Arial"/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locked/>
    <w:rsid w:val="00CD24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CD249B"/>
    <w:pPr>
      <w:spacing w:after="0" w:line="240" w:lineRule="auto"/>
    </w:pPr>
    <w:rPr>
      <w:rFonts w:eastAsiaTheme="minorEastAsia"/>
      <w:sz w:val="20"/>
      <w:szCs w:val="20"/>
      <w:lang w:val="en-US"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D249B"/>
    <w:rPr>
      <w:rFonts w:eastAsiaTheme="minorEastAsia"/>
      <w:sz w:val="20"/>
      <w:szCs w:val="20"/>
      <w:lang w:val="en-US" w:eastAsia="de-DE"/>
    </w:rPr>
  </w:style>
  <w:style w:type="paragraph" w:styleId="Listenabsatz">
    <w:name w:val="List Paragraph"/>
    <w:basedOn w:val="Standard"/>
    <w:uiPriority w:val="34"/>
    <w:qFormat/>
    <w:locked/>
    <w:rsid w:val="00CD249B"/>
    <w:pPr>
      <w:ind w:left="720"/>
      <w:contextualSpacing/>
    </w:pPr>
    <w:rPr>
      <w:lang w:val="en-US"/>
    </w:rPr>
  </w:style>
  <w:style w:type="character" w:customStyle="1" w:styleId="shorttext">
    <w:name w:val="short_text"/>
    <w:basedOn w:val="Absatz-Standardschriftart"/>
    <w:rsid w:val="00D24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3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0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0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67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9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803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70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42888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679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63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86542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55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4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entrale\viewprofiles$\Profiles\bentkus\Documents\ZVEI-Vorlagen\ZVEI%20Briefvorlage%20Gesch&#228;ftsf&#252;hrer%20Mittelbach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3F9DA758A5D4C8F892950E4CE2A70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18B5F3-6D0C-4E78-8444-C6D10A5CBC7F}"/>
      </w:docPartPr>
      <w:docPartBody>
        <w:p w:rsidR="001F247B" w:rsidRDefault="001F247B">
          <w:pPr>
            <w:pStyle w:val="C3F9DA758A5D4C8F892950E4CE2A70F5"/>
          </w:pPr>
          <w:r>
            <w:t>Zusatz</w:t>
          </w:r>
          <w:r>
            <w:br/>
            <w:t>Firmenname</w:t>
          </w:r>
          <w:r>
            <w:br/>
            <w:t>Vorname Name</w:t>
          </w:r>
          <w:r>
            <w:br/>
            <w:t>Position</w:t>
          </w:r>
          <w:r>
            <w:br/>
            <w:t>Adresse</w:t>
          </w:r>
          <w:r>
            <w:br/>
            <w:t>PLZ Ort</w:t>
          </w:r>
        </w:p>
      </w:docPartBody>
    </w:docPart>
    <w:docPart>
      <w:docPartPr>
        <w:name w:val="70AEC1700C9A41248E3957B97F18AC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9D4310-FB99-46B6-BAF9-16D99928B448}"/>
      </w:docPartPr>
      <w:docPartBody>
        <w:p w:rsidR="001F247B" w:rsidRDefault="001F247B">
          <w:pPr>
            <w:pStyle w:val="70AEC1700C9A41248E3957B97F18ACFB"/>
          </w:pPr>
          <w:r>
            <w:t>Datum</w:t>
          </w:r>
        </w:p>
      </w:docPartBody>
    </w:docPart>
    <w:docPart>
      <w:docPartPr>
        <w:name w:val="0E93D1CD414C4D59A8F77A08DDEDB7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BBDDE4-9BF4-4E4C-804C-555AAC19F53E}"/>
      </w:docPartPr>
      <w:docPartBody>
        <w:p w:rsidR="001F247B" w:rsidRDefault="001F247B">
          <w:pPr>
            <w:pStyle w:val="0E93D1CD414C4D59A8F77A08DDEDB7FB"/>
          </w:pPr>
          <w:r w:rsidRPr="005A008D">
            <w:rPr>
              <w:rStyle w:val="Platzhaltertext"/>
            </w:rPr>
            <w:t>KÜRZEL</w:t>
          </w:r>
        </w:p>
      </w:docPartBody>
    </w:docPart>
    <w:docPart>
      <w:docPartPr>
        <w:name w:val="785FAD8BD4634AED958E61A552784D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691CAC-EFF3-43A0-9138-BDAC1B206DE8}"/>
      </w:docPartPr>
      <w:docPartBody>
        <w:p w:rsidR="001F247B" w:rsidRDefault="001F247B">
          <w:pPr>
            <w:pStyle w:val="785FAD8BD4634AED958E61A552784D48"/>
          </w:pPr>
          <w:r w:rsidRPr="00A177EB">
            <w:t>Betreff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47B"/>
    <w:rsid w:val="001F247B"/>
    <w:rsid w:val="004B4F77"/>
    <w:rsid w:val="009E31FC"/>
    <w:rsid w:val="00C94F90"/>
    <w:rsid w:val="00FE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3F9DA758A5D4C8F892950E4CE2A70F5">
    <w:name w:val="C3F9DA758A5D4C8F892950E4CE2A70F5"/>
  </w:style>
  <w:style w:type="paragraph" w:customStyle="1" w:styleId="70AEC1700C9A41248E3957B97F18ACFB">
    <w:name w:val="70AEC1700C9A41248E3957B97F18ACFB"/>
  </w:style>
  <w:style w:type="character" w:styleId="Platzhaltertext">
    <w:name w:val="Placeholder Text"/>
    <w:basedOn w:val="Absatz-Standardschriftart"/>
    <w:rPr>
      <w:rFonts w:ascii="Arial" w:hAnsi="Arial"/>
      <w:color w:val="8496B0" w:themeColor="text2" w:themeTint="99"/>
      <w:sz w:val="22"/>
    </w:rPr>
  </w:style>
  <w:style w:type="paragraph" w:customStyle="1" w:styleId="0E93D1CD414C4D59A8F77A08DDEDB7FB">
    <w:name w:val="0E93D1CD414C4D59A8F77A08DDEDB7FB"/>
  </w:style>
  <w:style w:type="paragraph" w:customStyle="1" w:styleId="785FAD8BD4634AED958E61A552784D48">
    <w:name w:val="785FAD8BD4634AED958E61A552784D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159AB-0393-418C-A6A0-8C574AFAE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ZVEI Briefvorlage Geschäftsführer Mittelbach.dotm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ZVEI Briefvorlage</vt:lpstr>
    </vt:vector>
  </TitlesOfParts>
  <Company>ZVEI - Zentralverband Elektrotechnik- und Elektronikindustrie e. V.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ZVEI Briefvorlage</dc:title>
  <dc:creator>bentkus</dc:creator>
  <cp:lastModifiedBy>Bentkus, Alexander</cp:lastModifiedBy>
  <cp:revision>3</cp:revision>
  <cp:lastPrinted>2018-09-28T11:53:00Z</cp:lastPrinted>
  <dcterms:created xsi:type="dcterms:W3CDTF">2018-09-26T06:02:00Z</dcterms:created>
  <dcterms:modified xsi:type="dcterms:W3CDTF">2018-09-28T12:36:00Z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ranslated">
    <vt:lpwstr>Wahr</vt:lpwstr>
  </property>
  <property fmtid="{D5CDD505-2E9C-101B-9397-08002B2CF9AE}" pid="3" name="Documenttype">
    <vt:lpwstr>Brief</vt:lpwstr>
  </property>
  <property fmtid="{D5CDD505-2E9C-101B-9397-08002B2CF9AE}" pid="4" name="Application.Paneformatting.Visible">
    <vt:bool>true</vt:bool>
  </property>
  <property fmtid="{D5CDD505-2E9C-101B-9397-08002B2CF9AE}" pid="5" name="Window.View.Zoom.PageColumns">
    <vt:i4>1</vt:i4>
  </property>
  <property fmtid="{D5CDD505-2E9C-101B-9397-08002B2CF9AE}" pid="6" name="Window.View.Zoom.PageRows">
    <vt:i4>1</vt:i4>
  </property>
</Properties>
</file>